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555C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EF555C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REPUBLIKA HRVATSKA</w:t>
      </w:r>
    </w:p>
    <w:p w:rsidRPr="00EF555C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Trgovački sud u Zagrebu</w:t>
      </w:r>
    </w:p>
    <w:p w:rsidRPr="00EF555C" w:rsidR="00966D3F" w:rsidP="00CC0A43" w:rsidRDefault="00CC0A43" w14:paraId="56E04F5A" w14:textId="18B597B8">
      <w:p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Zagreb, Trg Johna Fitzgeralda Kennedyja 11</w:t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="0063514D">
        <w:rPr>
          <w:rFonts w:ascii="Arial" w:hAnsi="Arial" w:cs="Arial"/>
          <w:szCs w:val="24"/>
        </w:rPr>
        <w:tab/>
      </w:r>
      <w:r w:rsidR="0063514D">
        <w:rPr>
          <w:rFonts w:ascii="Arial" w:hAnsi="Arial" w:cs="Arial"/>
          <w:szCs w:val="24"/>
        </w:rPr>
        <w:tab/>
      </w:r>
      <w:r w:rsidR="0063514D">
        <w:rPr>
          <w:rFonts w:ascii="Arial" w:hAnsi="Arial" w:cs="Arial"/>
          <w:szCs w:val="24"/>
        </w:rPr>
        <w:tab/>
      </w:r>
      <w:r w:rsidR="0063514D">
        <w:rPr>
          <w:rFonts w:ascii="Arial" w:hAnsi="Arial" w:cs="Arial"/>
          <w:szCs w:val="24"/>
        </w:rPr>
        <w:tab/>
      </w:r>
      <w:r w:rsidR="0063514D">
        <w:rPr>
          <w:rFonts w:ascii="Arial" w:hAnsi="Arial" w:cs="Arial"/>
          <w:szCs w:val="24"/>
        </w:rPr>
        <w:tab/>
      </w:r>
      <w:r w:rsidR="0063514D">
        <w:rPr>
          <w:rFonts w:ascii="Arial" w:hAnsi="Arial" w:cs="Arial"/>
          <w:szCs w:val="24"/>
        </w:rPr>
        <w:tab/>
      </w:r>
      <w:r w:rsidR="0063514D">
        <w:rPr>
          <w:rFonts w:ascii="Arial" w:hAnsi="Arial" w:cs="Arial"/>
          <w:szCs w:val="24"/>
        </w:rPr>
        <w:tab/>
      </w:r>
      <w:r w:rsidR="00EB0EF3">
        <w:rPr>
          <w:rFonts w:ascii="Arial" w:hAnsi="Arial" w:cs="Arial"/>
          <w:szCs w:val="24"/>
        </w:rPr>
        <w:t>ST-150/2024</w:t>
      </w:r>
    </w:p>
    <w:p w:rsidRPr="00EF555C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            </w:t>
      </w:r>
      <w:r w:rsidRPr="00EF555C" w:rsidR="00966D3F">
        <w:rPr>
          <w:rFonts w:ascii="Arial" w:hAnsi="Arial" w:cs="Arial"/>
          <w:szCs w:val="24"/>
        </w:rPr>
        <w:t xml:space="preserve"> </w:t>
      </w:r>
    </w:p>
    <w:p w:rsidRPr="00EF555C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 A P I S N I K</w:t>
      </w:r>
    </w:p>
    <w:p w:rsidRPr="00EF555C" w:rsidR="00966D3F" w:rsidP="008A1DD1" w:rsidRDefault="00553333" w14:paraId="36FFB1FD" w14:textId="2B737018">
      <w:pPr>
        <w:pStyle w:val="Default"/>
      </w:pPr>
      <w:r w:rsidRPr="00EF555C">
        <w:tab/>
      </w:r>
      <w:r w:rsidRPr="00EF555C" w:rsidR="00966D3F">
        <w:t xml:space="preserve">s ročišta radi ispitivanja tražbina vjerovnika u predstečajnom postupku otvorenim nad dužnikom </w:t>
      </w:r>
      <w:r w:rsidRPr="00EF555C" w:rsidR="008A1DD1">
        <w:t xml:space="preserve"> </w:t>
      </w:r>
      <w:r w:rsidR="006B0760">
        <w:t>ZORAD d.o.o., Zagreb, Potok 48, OIB: 33291359526</w:t>
      </w:r>
      <w:r w:rsidRPr="00EF555C" w:rsidR="00E60AD1">
        <w:t>,</w:t>
      </w:r>
      <w:r w:rsidRPr="00EF555C" w:rsidR="001D7840">
        <w:t xml:space="preserve"> </w:t>
      </w:r>
      <w:r w:rsidRPr="00EF555C" w:rsidR="00966D3F">
        <w:t xml:space="preserve">sastavljen kod Trgovačkog suda u Zagrebu, dana </w:t>
      </w:r>
      <w:r w:rsidR="006B0760">
        <w:t>8. svibnja 2024.</w:t>
      </w:r>
      <w:r w:rsidRPr="00EF555C" w:rsidR="002D605E">
        <w:t xml:space="preserve"> s p</w:t>
      </w:r>
      <w:r w:rsidRPr="00EF555C" w:rsidR="004C3AAA">
        <w:t xml:space="preserve">očetkom u </w:t>
      </w:r>
      <w:r w:rsidRPr="00EF555C" w:rsidR="00A44DD1">
        <w:t>10,</w:t>
      </w:r>
      <w:r w:rsidRPr="00EF555C" w:rsidR="00C241B2">
        <w:t>0</w:t>
      </w:r>
      <w:r w:rsidRPr="00EF555C" w:rsidR="00A44DD1">
        <w:t>0</w:t>
      </w:r>
      <w:r w:rsidRPr="00EF555C" w:rsidR="00966D3F">
        <w:t xml:space="preserve"> sati.</w:t>
      </w:r>
    </w:p>
    <w:p w:rsidRPr="00EF555C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EF555C">
        <w:rPr>
          <w:rFonts w:ascii="Arial" w:hAnsi="Arial" w:cs="Arial"/>
          <w:szCs w:val="24"/>
          <w:u w:val="single"/>
        </w:rPr>
        <w:t>Nazočni od suda:</w:t>
      </w:r>
    </w:p>
    <w:p w:rsidRPr="00EF555C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Vesna Sremac Šoštar, sudac pojedinac</w:t>
      </w:r>
    </w:p>
    <w:p w:rsidRPr="00EF555C" w:rsidR="00966D3F" w:rsidP="00966D3F" w:rsidRDefault="00CD4B99" w14:paraId="499288CA" w14:textId="4337A0FE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Vinka  Mihalinčić</w:t>
      </w:r>
      <w:r w:rsidRPr="00EF555C" w:rsidR="00966D3F">
        <w:rPr>
          <w:rFonts w:ascii="Arial" w:hAnsi="Arial" w:cs="Arial"/>
          <w:szCs w:val="24"/>
        </w:rPr>
        <w:t>, zapisničar</w:t>
      </w:r>
    </w:p>
    <w:p w:rsidRPr="00EF555C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966D3F" w:rsidP="00966D3F" w:rsidRDefault="006B0760" w14:paraId="48618350" w14:textId="2E295C97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Martina Pancer</w:t>
      </w:r>
      <w:r w:rsidRPr="00EF555C" w:rsidR="00966D3F">
        <w:rPr>
          <w:rFonts w:ascii="Arial" w:hAnsi="Arial" w:cs="Arial"/>
          <w:szCs w:val="24"/>
        </w:rPr>
        <w:t xml:space="preserve">, povjerenik </w:t>
      </w:r>
    </w:p>
    <w:p w:rsidRPr="00EF555C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 w:rsidRPr="00EF555C">
        <w:rPr>
          <w:rFonts w:ascii="Arial" w:hAnsi="Arial" w:cs="Arial"/>
        </w:rPr>
        <w:t xml:space="preserve">Za </w:t>
      </w:r>
      <w:r w:rsidRPr="00EF555C" w:rsidR="00966D3F">
        <w:rPr>
          <w:rFonts w:ascii="Arial" w:hAnsi="Arial" w:cs="Arial"/>
        </w:rPr>
        <w:t>dužnika</w:t>
      </w:r>
      <w:r w:rsidRPr="00EF555C">
        <w:rPr>
          <w:rFonts w:ascii="Arial" w:hAnsi="Arial" w:cs="Arial"/>
        </w:rPr>
        <w:t xml:space="preserve">: </w:t>
      </w:r>
    </w:p>
    <w:p w:rsidRPr="00EF555C" w:rsidR="008A1DD1" w:rsidP="008A1DD1" w:rsidRDefault="008A1DD1" w14:paraId="0D2C47A9" w14:textId="766B211E">
      <w:pPr>
        <w:pStyle w:val="Default"/>
      </w:pPr>
    </w:p>
    <w:p w:rsidRPr="00EF555C" w:rsidR="004B02D0" w:rsidP="008A1DD1" w:rsidRDefault="008A1DD1" w14:paraId="45FC3FE5" w14:textId="732B0ABD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</w:t>
      </w:r>
      <w:r w:rsidRPr="006B0760" w:rsidR="006B0760">
        <w:rPr>
          <w:rFonts w:ascii="Arial" w:hAnsi="Arial" w:cs="Arial"/>
        </w:rPr>
        <w:t>ZORAD d.o.o., Zagreb, Potok 48, OIB: 33291359526</w:t>
      </w:r>
      <w:r w:rsidR="006B0760">
        <w:t xml:space="preserve"> </w:t>
      </w:r>
      <w:r w:rsidR="00EB6641">
        <w:rPr>
          <w:rFonts w:ascii="Arial" w:hAnsi="Arial" w:cs="Arial"/>
          <w:szCs w:val="24"/>
        </w:rPr>
        <w:t>–</w:t>
      </w:r>
      <w:r w:rsidRPr="00EF555C" w:rsidR="00E242AC">
        <w:rPr>
          <w:rFonts w:ascii="Arial" w:hAnsi="Arial" w:cs="Arial"/>
          <w:szCs w:val="24"/>
        </w:rPr>
        <w:t xml:space="preserve"> </w:t>
      </w:r>
      <w:r w:rsidR="00EB6641">
        <w:rPr>
          <w:rFonts w:ascii="Arial" w:hAnsi="Arial" w:cs="Arial"/>
          <w:szCs w:val="24"/>
        </w:rPr>
        <w:t xml:space="preserve">pun. Juraj Blažičko, odvj. </w:t>
      </w:r>
    </w:p>
    <w:p w:rsidRPr="00EF555C" w:rsidR="006E7889" w:rsidP="00A220D2" w:rsidRDefault="006E7889" w14:paraId="728C3517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Pr="00EF555C" w:rsidR="00966D3F" w:rsidP="00966D3F" w:rsidRDefault="00966D3F" w14:paraId="687F6B72" w14:textId="260FD2F5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Utvrđuje se da su na današnje ročište pristupili sljedeći vjerovnici:</w:t>
      </w:r>
    </w:p>
    <w:p w:rsidR="00A222F3" w:rsidP="007B5CD3" w:rsidRDefault="00A222F3" w14:paraId="2401087C" w14:textId="4C144172">
      <w:pPr>
        <w:pStyle w:val="Zaglavlje"/>
        <w:rPr>
          <w:rFonts w:ascii="Arial" w:hAnsi="Arial" w:cs="Arial"/>
          <w:szCs w:val="24"/>
        </w:rPr>
      </w:pPr>
    </w:p>
    <w:p w:rsidR="00EB6641" w:rsidP="007B5CD3" w:rsidRDefault="00EB6641" w14:paraId="401F9B3D" w14:textId="59934334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RH-MINISTARSTVO FINANCIJA – POREZNA UPRAVA – Gabriela Majer, zamjenik ŽDO-a</w:t>
      </w:r>
    </w:p>
    <w:p w:rsidR="00EB6641" w:rsidP="007B5CD3" w:rsidRDefault="00EB6641" w14:paraId="01860E51" w14:textId="06991187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PROJEKT </w:t>
      </w:r>
      <w:r w:rsidR="00653D34">
        <w:rPr>
          <w:rFonts w:ascii="Arial" w:hAnsi="Arial" w:cs="Arial"/>
          <w:szCs w:val="24"/>
        </w:rPr>
        <w:t xml:space="preserve">LUKSUZNI </w:t>
      </w:r>
      <w:r>
        <w:rPr>
          <w:rFonts w:ascii="Arial" w:hAnsi="Arial" w:cs="Arial"/>
          <w:szCs w:val="24"/>
        </w:rPr>
        <w:t xml:space="preserve">STANOVI </w:t>
      </w:r>
      <w:r w:rsidR="00653D34">
        <w:rPr>
          <w:rFonts w:ascii="Arial" w:hAnsi="Arial" w:cs="Arial"/>
          <w:szCs w:val="24"/>
        </w:rPr>
        <w:t>–</w:t>
      </w:r>
      <w:r>
        <w:rPr>
          <w:rFonts w:ascii="Arial" w:hAnsi="Arial" w:cs="Arial"/>
          <w:szCs w:val="24"/>
        </w:rPr>
        <w:t xml:space="preserve"> </w:t>
      </w:r>
      <w:r w:rsidR="00653D34">
        <w:rPr>
          <w:rFonts w:ascii="Arial" w:hAnsi="Arial" w:cs="Arial"/>
          <w:szCs w:val="24"/>
        </w:rPr>
        <w:t xml:space="preserve">zakonski zastupnik Krešimir MIhović </w:t>
      </w:r>
    </w:p>
    <w:p w:rsidR="00653D34" w:rsidP="007B5CD3" w:rsidRDefault="00653D34" w14:paraId="394210F4" w14:textId="1FE7F0F9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HRVOJE RENDULIĆ – osobno </w:t>
      </w:r>
    </w:p>
    <w:p w:rsidR="00653D34" w:rsidP="007B5CD3" w:rsidRDefault="00653D34" w14:paraId="201456C7" w14:textId="3D63EECE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JURIĆ GRADITELJSTVO d.o.o. – pun. Zlatko Tomažić, odvj. </w:t>
      </w:r>
    </w:p>
    <w:p w:rsidR="00611FF4" w:rsidP="007B5CD3" w:rsidRDefault="00611FF4" w14:paraId="3DCD2203" w14:textId="3D667E3D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KEDO d.o.o. – zz pun. Katarina Bilić, odvj. vježbnik </w:t>
      </w:r>
    </w:p>
    <w:p w:rsidR="00611FF4" w:rsidP="007B5CD3" w:rsidRDefault="00206021" w14:paraId="2005BA69" w14:textId="3A7D70B2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ERSTE&amp;STEIERMARKISCHE BANK d.d. – pun. Hrvoje Domac, odvj. </w:t>
      </w:r>
    </w:p>
    <w:p w:rsidRPr="00EF555C" w:rsidR="00206021" w:rsidP="007B5CD3" w:rsidRDefault="00206021" w14:paraId="7C0B3A60" w14:textId="77777777">
      <w:pPr>
        <w:pStyle w:val="Zaglavlje"/>
        <w:rPr>
          <w:rFonts w:ascii="Arial" w:hAnsi="Arial" w:cs="Arial"/>
          <w:szCs w:val="24"/>
        </w:rPr>
      </w:pPr>
    </w:p>
    <w:p w:rsidRPr="00EF555C" w:rsidR="00966D3F" w:rsidP="004327C6" w:rsidRDefault="00966D3F" w14:paraId="5F3D02F0" w14:textId="7CFACE28">
      <w:pPr>
        <w:pStyle w:val="Default"/>
        <w:ind w:firstLine="708"/>
      </w:pPr>
      <w:r w:rsidRPr="00EF555C">
        <w:t>Utvrđuje se da je dana</w:t>
      </w:r>
      <w:r w:rsidR="00DF6178">
        <w:t xml:space="preserve"> 17. siječnja 2024</w:t>
      </w:r>
      <w:r w:rsidR="00C72090">
        <w:t>.</w:t>
      </w:r>
      <w:r w:rsidRPr="00EF555C" w:rsidR="00E3577C">
        <w:t xml:space="preserve">, </w:t>
      </w:r>
      <w:r w:rsidRPr="00EF555C">
        <w:t xml:space="preserve"> dužnik </w:t>
      </w:r>
      <w:r w:rsidR="00DF6178">
        <w:t>ZORAD d.o.o., Zagreb, Potok 48, OIB: 33291359526</w:t>
      </w:r>
      <w:r w:rsidRPr="00EF555C" w:rsidR="00100210">
        <w:t>,</w:t>
      </w:r>
      <w:r w:rsidRPr="00EF555C">
        <w:t xml:space="preserve"> podnio prijedlog za otvaranje predstečajnog postupka, temeljem č</w:t>
      </w:r>
      <w:r w:rsidRPr="00EF555C" w:rsidR="00624070">
        <w:t>lanaka 16. i 25 SZ-a (NN 71/15,</w:t>
      </w:r>
      <w:r w:rsidRPr="00EF555C">
        <w:t xml:space="preserve"> 104/17</w:t>
      </w:r>
      <w:r w:rsidRPr="00EF555C" w:rsidR="00624070">
        <w:t>, 36/22</w:t>
      </w:r>
      <w:r w:rsidR="00C51625">
        <w:t>, 27/24</w:t>
      </w:r>
      <w:r w:rsidRPr="00EF555C">
        <w:t>).</w:t>
      </w:r>
    </w:p>
    <w:p w:rsidRPr="00EF555C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</w:t>
      </w:r>
    </w:p>
    <w:p w:rsidRPr="00EF555C" w:rsidR="00966D3F" w:rsidP="00966D3F" w:rsidRDefault="00966D3F" w14:paraId="0F43A2C3" w14:textId="2756FB60">
      <w:pPr>
        <w:pStyle w:val="Tijeloteksta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lastRenderedPageBreak/>
        <w:t xml:space="preserve">            Rješenjem ovog suda, broj gornji, od </w:t>
      </w:r>
      <w:r w:rsidR="00DF6178">
        <w:rPr>
          <w:rFonts w:ascii="Arial" w:hAnsi="Arial" w:cs="Arial"/>
          <w:szCs w:val="24"/>
        </w:rPr>
        <w:t>23. siječnja 2024</w:t>
      </w:r>
      <w:r w:rsidRPr="00EF555C" w:rsidR="00E3577C">
        <w:rPr>
          <w:rFonts w:ascii="Arial" w:hAnsi="Arial" w:cs="Arial"/>
          <w:szCs w:val="24"/>
        </w:rPr>
        <w:t>.,</w:t>
      </w:r>
      <w:r w:rsidRPr="00EF555C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DF6178">
        <w:rPr>
          <w:rFonts w:ascii="Arial" w:hAnsi="Arial" w:cs="Arial"/>
          <w:szCs w:val="24"/>
        </w:rPr>
        <w:t>24. siječnja 2024</w:t>
      </w:r>
      <w:r w:rsidRPr="00EF555C" w:rsidR="00E3577C">
        <w:rPr>
          <w:rFonts w:ascii="Arial" w:hAnsi="Arial" w:cs="Arial"/>
          <w:szCs w:val="24"/>
        </w:rPr>
        <w:t xml:space="preserve">., </w:t>
      </w:r>
      <w:r w:rsidRPr="00EF555C">
        <w:rPr>
          <w:rFonts w:ascii="Arial" w:hAnsi="Arial" w:cs="Arial"/>
          <w:szCs w:val="24"/>
        </w:rPr>
        <w:t xml:space="preserve"> na mrežnoj stranici e-Oglasna ploča, su</w:t>
      </w:r>
      <w:r w:rsidRPr="00EF555C" w:rsidR="00B831FF">
        <w:rPr>
          <w:rFonts w:ascii="Arial" w:hAnsi="Arial" w:cs="Arial"/>
          <w:szCs w:val="24"/>
        </w:rPr>
        <w:t>kladno članku 33. stavku 3 SZ-a.</w:t>
      </w:r>
    </w:p>
    <w:p w:rsidRPr="00EF555C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Pr="00EF555C" w:rsidR="00896318" w:rsidP="00896318" w:rsidRDefault="00896318" w14:paraId="7D8E0662" w14:textId="23FD6B4D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Predmet današnjeg ročišta je ispitivanje tražbina vjerovnika, koje su isti prijavili Financijskoj agenciji sukladno odredbi čl. 36. Stečajnog zakona (NN 71/15, 104/17</w:t>
      </w:r>
      <w:r w:rsidRPr="00EF555C" w:rsidR="00624070">
        <w:rPr>
          <w:rFonts w:ascii="Arial" w:hAnsi="Arial" w:cs="Arial"/>
          <w:szCs w:val="24"/>
        </w:rPr>
        <w:t>, 36/22</w:t>
      </w:r>
      <w:r w:rsidR="005929BA">
        <w:rPr>
          <w:rFonts w:ascii="Arial" w:hAnsi="Arial" w:cs="Arial"/>
          <w:szCs w:val="24"/>
        </w:rPr>
        <w:t>, 27/24</w:t>
      </w:r>
      <w:r w:rsidRPr="00EF555C" w:rsidR="0031223B">
        <w:rPr>
          <w:rFonts w:ascii="Arial" w:hAnsi="Arial" w:cs="Arial"/>
          <w:szCs w:val="24"/>
        </w:rPr>
        <w:t>).</w:t>
      </w:r>
    </w:p>
    <w:p w:rsidRPr="00EF555C" w:rsidR="00896318" w:rsidP="00425591" w:rsidRDefault="00896318" w14:paraId="1E55719E" w14:textId="3996C9F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96318" w:rsidP="00896318" w:rsidRDefault="00896318" w14:paraId="4EF47943" w14:textId="31F9FA99">
      <w:pPr>
        <w:pStyle w:val="Uvuenotijeloteksta"/>
        <w:rPr>
          <w:rFonts w:ascii="Arial" w:hAnsi="Arial" w:cs="Arial"/>
          <w:b w:val="false"/>
          <w:szCs w:val="24"/>
        </w:rPr>
      </w:pPr>
      <w:r w:rsidRPr="00EF555C">
        <w:rPr>
          <w:rFonts w:ascii="Arial" w:hAnsi="Arial" w:cs="Arial"/>
          <w:b w:val="false"/>
          <w:szCs w:val="24"/>
        </w:rPr>
        <w:t xml:space="preserve">Očitovanje </w:t>
      </w:r>
      <w:r w:rsidRPr="00EF555C" w:rsidR="00572CF1">
        <w:rPr>
          <w:rFonts w:ascii="Arial" w:hAnsi="Arial" w:cs="Arial"/>
          <w:b w:val="false"/>
          <w:szCs w:val="24"/>
        </w:rPr>
        <w:t xml:space="preserve">dužnika </w:t>
      </w:r>
      <w:r w:rsidRPr="00EF555C">
        <w:rPr>
          <w:rFonts w:ascii="Arial" w:hAnsi="Arial" w:cs="Arial"/>
          <w:b w:val="false"/>
          <w:szCs w:val="24"/>
        </w:rPr>
        <w:t xml:space="preserve">o prijavljenim tražbinama objavljeno je </w:t>
      </w:r>
      <w:r w:rsidR="0066248E">
        <w:rPr>
          <w:rFonts w:ascii="Arial" w:hAnsi="Arial" w:cs="Arial"/>
          <w:b w:val="false"/>
          <w:szCs w:val="24"/>
        </w:rPr>
        <w:t>8. travnja 2024</w:t>
      </w:r>
      <w:r w:rsidRPr="00EF555C" w:rsidR="00052F03">
        <w:rPr>
          <w:rFonts w:ascii="Arial" w:hAnsi="Arial" w:cs="Arial"/>
          <w:b w:val="false"/>
          <w:szCs w:val="24"/>
        </w:rPr>
        <w:t>.</w:t>
      </w:r>
      <w:r w:rsidRPr="00EF555C" w:rsidR="00EC6C4C">
        <w:rPr>
          <w:rFonts w:ascii="Arial" w:hAnsi="Arial" w:cs="Arial"/>
          <w:b w:val="false"/>
          <w:szCs w:val="24"/>
        </w:rPr>
        <w:t xml:space="preserve">, a očitovanje povjerenika o prijavljenim </w:t>
      </w:r>
      <w:r w:rsidRPr="00EF555C" w:rsidR="00550E70">
        <w:rPr>
          <w:rFonts w:ascii="Arial" w:hAnsi="Arial" w:cs="Arial"/>
          <w:b w:val="false"/>
          <w:szCs w:val="24"/>
        </w:rPr>
        <w:t xml:space="preserve">tražbinama objavljeno je dana </w:t>
      </w:r>
      <w:r w:rsidR="0066248E">
        <w:rPr>
          <w:rFonts w:ascii="Arial" w:hAnsi="Arial" w:cs="Arial"/>
          <w:b w:val="false"/>
          <w:szCs w:val="24"/>
        </w:rPr>
        <w:t>8. travnja 2024.</w:t>
      </w:r>
      <w:r w:rsidRPr="00EF555C" w:rsidR="00550E70">
        <w:rPr>
          <w:rFonts w:ascii="Arial" w:hAnsi="Arial" w:cs="Arial"/>
          <w:b w:val="false"/>
          <w:szCs w:val="24"/>
        </w:rPr>
        <w:t xml:space="preserve"> </w:t>
      </w:r>
    </w:p>
    <w:p w:rsidRPr="00EF555C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EF555C" w:rsidR="00896318" w:rsidP="00896318" w:rsidRDefault="00896318" w14:paraId="1CCC1122" w14:textId="726BECB1">
      <w:pPr>
        <w:pStyle w:val="Zaglavlje"/>
        <w:jc w:val="both"/>
        <w:rPr>
          <w:rFonts w:ascii="Arial" w:hAnsi="Arial" w:cs="Arial"/>
          <w:b/>
          <w:szCs w:val="24"/>
        </w:rPr>
      </w:pPr>
      <w:r w:rsidRPr="00EF555C">
        <w:rPr>
          <w:rFonts w:ascii="Arial" w:hAnsi="Arial" w:cs="Arial"/>
          <w:szCs w:val="24"/>
        </w:rPr>
        <w:t xml:space="preserve">             Utvrđuje se da je zadnji dan roka za prijavu tražbine bio </w:t>
      </w:r>
      <w:r w:rsidR="00A62ED1">
        <w:rPr>
          <w:rFonts w:ascii="Arial" w:hAnsi="Arial" w:cs="Arial"/>
          <w:szCs w:val="24"/>
        </w:rPr>
        <w:t>22. veljače 2024.</w:t>
      </w:r>
      <w:r w:rsidRPr="00EF555C" w:rsidR="001D39AA">
        <w:rPr>
          <w:rFonts w:ascii="Arial" w:hAnsi="Arial" w:cs="Arial"/>
          <w:szCs w:val="24"/>
        </w:rPr>
        <w:t>,</w:t>
      </w:r>
      <w:r w:rsidRPr="00EF555C">
        <w:rPr>
          <w:rFonts w:ascii="Arial" w:hAnsi="Arial" w:cs="Arial"/>
          <w:szCs w:val="24"/>
        </w:rPr>
        <w:t xml:space="preserve">  a zadnji dan roka za očitovanje po prijavljenim tražbinama dužnika i povjerenika bio je </w:t>
      </w:r>
      <w:r w:rsidR="00746494">
        <w:rPr>
          <w:rFonts w:ascii="Arial" w:hAnsi="Arial" w:cs="Arial"/>
          <w:szCs w:val="24"/>
        </w:rPr>
        <w:t>27. ožujka 2024.</w:t>
      </w:r>
    </w:p>
    <w:p w:rsidRPr="00EF555C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</w:p>
    <w:p w:rsidRPr="00EF555C" w:rsidR="00896318" w:rsidP="00896318" w:rsidRDefault="00896318" w14:paraId="099702AA" w14:textId="0D6111E3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Zadnji dan roka vjerovnicima za očitovanje i osporavanje tražbina</w:t>
      </w:r>
      <w:r w:rsidR="00283E81">
        <w:rPr>
          <w:rFonts w:ascii="Arial" w:hAnsi="Arial" w:cs="Arial"/>
          <w:szCs w:val="24"/>
        </w:rPr>
        <w:t xml:space="preserve"> bio </w:t>
      </w:r>
      <w:r w:rsidR="00746494">
        <w:rPr>
          <w:rFonts w:ascii="Arial" w:hAnsi="Arial" w:cs="Arial"/>
          <w:szCs w:val="24"/>
        </w:rPr>
        <w:t xml:space="preserve">11. travnja 2024. </w:t>
      </w:r>
      <w:r w:rsidRPr="00EF555C" w:rsidR="007507D7">
        <w:rPr>
          <w:rFonts w:ascii="Arial" w:hAnsi="Arial" w:cs="Arial"/>
          <w:szCs w:val="24"/>
        </w:rPr>
        <w:t>– osporavanja nema.</w:t>
      </w:r>
    </w:p>
    <w:p w:rsidRPr="00EF555C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Cs w:val="24"/>
        </w:rPr>
      </w:pPr>
    </w:p>
    <w:p w:rsidRPr="00EF555C" w:rsidR="00896318" w:rsidP="00896318" w:rsidRDefault="00896318" w14:paraId="24A9DA9A" w14:textId="27973477">
      <w:pPr>
        <w:pStyle w:val="Uvuenotijeloteksta"/>
        <w:rPr>
          <w:rFonts w:ascii="Arial" w:hAnsi="Arial" w:cs="Arial"/>
          <w:b w:val="false"/>
          <w:szCs w:val="24"/>
        </w:rPr>
      </w:pPr>
      <w:r w:rsidRPr="00EF555C">
        <w:rPr>
          <w:rFonts w:ascii="Arial" w:hAnsi="Arial" w:cs="Arial"/>
          <w:b w:val="false"/>
          <w:szCs w:val="24"/>
        </w:rPr>
        <w:t>FINA je objavil</w:t>
      </w:r>
      <w:r w:rsidRPr="00EF555C" w:rsidR="00052F03">
        <w:rPr>
          <w:rFonts w:ascii="Arial" w:hAnsi="Arial" w:cs="Arial"/>
          <w:b w:val="false"/>
          <w:szCs w:val="24"/>
        </w:rPr>
        <w:t xml:space="preserve">a TABLICE PRIJAVLJENIH TRAŽBINA </w:t>
      </w:r>
      <w:r w:rsidR="00FE6AA1">
        <w:rPr>
          <w:rFonts w:ascii="Arial" w:hAnsi="Arial" w:cs="Arial"/>
          <w:b w:val="false"/>
          <w:szCs w:val="24"/>
        </w:rPr>
        <w:t>26. veljače 2024</w:t>
      </w:r>
      <w:r w:rsidRPr="00EF555C" w:rsidR="00C734A2">
        <w:rPr>
          <w:rFonts w:ascii="Arial" w:hAnsi="Arial" w:cs="Arial"/>
          <w:b w:val="false"/>
          <w:szCs w:val="24"/>
        </w:rPr>
        <w:t>.,</w:t>
      </w:r>
      <w:r w:rsidRPr="00EF555C" w:rsidR="006038B9">
        <w:rPr>
          <w:rFonts w:ascii="Arial" w:hAnsi="Arial" w:cs="Arial"/>
          <w:b w:val="false"/>
          <w:szCs w:val="24"/>
        </w:rPr>
        <w:t xml:space="preserve"> </w:t>
      </w:r>
      <w:r w:rsidRPr="00EF555C" w:rsidR="00435695">
        <w:rPr>
          <w:rFonts w:ascii="Arial" w:hAnsi="Arial" w:cs="Arial"/>
          <w:b w:val="false"/>
          <w:szCs w:val="24"/>
        </w:rPr>
        <w:t>te tab</w:t>
      </w:r>
      <w:r w:rsidRPr="00EF555C" w:rsidR="00C734A2">
        <w:rPr>
          <w:rFonts w:ascii="Arial" w:hAnsi="Arial" w:cs="Arial"/>
          <w:b w:val="false"/>
          <w:szCs w:val="24"/>
        </w:rPr>
        <w:t xml:space="preserve">licu osporenih tražbina </w:t>
      </w:r>
      <w:r w:rsidR="00FE6AA1">
        <w:rPr>
          <w:rFonts w:ascii="Arial" w:hAnsi="Arial" w:cs="Arial"/>
          <w:b w:val="false"/>
          <w:szCs w:val="24"/>
        </w:rPr>
        <w:t>6. svibnja 2024</w:t>
      </w:r>
      <w:r w:rsidRPr="00EF555C" w:rsidR="00C734A2">
        <w:rPr>
          <w:rFonts w:ascii="Arial" w:hAnsi="Arial" w:cs="Arial"/>
          <w:b w:val="false"/>
          <w:szCs w:val="24"/>
        </w:rPr>
        <w:t xml:space="preserve">. </w:t>
      </w:r>
    </w:p>
    <w:p w:rsidRPr="00EF555C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EF555C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Pr="00EF555C" w:rsidR="00E733DF">
        <w:rPr>
          <w:rFonts w:ascii="Arial" w:hAnsi="Arial" w:cs="Arial"/>
          <w:szCs w:val="24"/>
        </w:rPr>
        <w:t xml:space="preserve">zapisnika, </w:t>
      </w:r>
      <w:r w:rsidRPr="00EF555C"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EF555C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Pr="00EF555C"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Pr="00EF555C" w:rsidR="00FC684D">
        <w:rPr>
          <w:rFonts w:ascii="Arial" w:hAnsi="Arial" w:cs="Arial"/>
          <w:szCs w:val="24"/>
        </w:rPr>
        <w:t xml:space="preserve"> </w:t>
      </w:r>
    </w:p>
    <w:p w:rsidRPr="00EF555C"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="00BF7C80" w:rsidP="00DD4309" w:rsidRDefault="00DD4309" w14:paraId="681E16D4" w14:textId="5FF7DA00">
      <w:pPr>
        <w:pStyle w:val="Tijeloteksta"/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Tražbina</w:t>
      </w:r>
      <w:r w:rsidRPr="00EF555C" w:rsidR="000D1896">
        <w:rPr>
          <w:rFonts w:ascii="Arial" w:hAnsi="Arial" w:cs="Arial"/>
          <w:szCs w:val="24"/>
        </w:rPr>
        <w:t xml:space="preserve"> drugih</w:t>
      </w:r>
      <w:r w:rsidRPr="00EF555C" w:rsidR="00D36AF9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vjerovnika koje su osporavali vjerovnici nema.</w:t>
      </w:r>
    </w:p>
    <w:p w:rsidR="00746494" w:rsidP="00DD4309" w:rsidRDefault="00746494" w14:paraId="4273161B" w14:textId="6F3C3FA3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Utvrđuje se da spisu prileže podnesci </w:t>
      </w:r>
      <w:r w:rsidR="000C5641">
        <w:rPr>
          <w:rFonts w:ascii="Arial" w:hAnsi="Arial" w:cs="Arial"/>
          <w:szCs w:val="24"/>
        </w:rPr>
        <w:t>vjer</w:t>
      </w:r>
      <w:r w:rsidR="00E82793">
        <w:rPr>
          <w:rFonts w:ascii="Arial" w:hAnsi="Arial" w:cs="Arial"/>
          <w:szCs w:val="24"/>
        </w:rPr>
        <w:t>o</w:t>
      </w:r>
      <w:r w:rsidR="000C5641">
        <w:rPr>
          <w:rFonts w:ascii="Arial" w:hAnsi="Arial" w:cs="Arial"/>
          <w:szCs w:val="24"/>
        </w:rPr>
        <w:t>vnika ERSTE &amp; STEIERMAERKISCHE BANK d.d. od 10.4.2024., kao i odgovor dužnika na taj podnesak</w:t>
      </w:r>
      <w:r w:rsidR="00E760C9">
        <w:rPr>
          <w:rFonts w:ascii="Arial" w:hAnsi="Arial" w:cs="Arial"/>
          <w:szCs w:val="24"/>
        </w:rPr>
        <w:t xml:space="preserve"> od 26.4.2024.</w:t>
      </w:r>
      <w:r w:rsidR="000C5641">
        <w:rPr>
          <w:rFonts w:ascii="Arial" w:hAnsi="Arial" w:cs="Arial"/>
          <w:szCs w:val="24"/>
        </w:rPr>
        <w:t>, koji se čitaju.</w:t>
      </w:r>
    </w:p>
    <w:p w:rsidR="0029707F" w:rsidP="00DD4309" w:rsidRDefault="0029707F" w14:paraId="75623823" w14:textId="2F8AADD6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Nakon što su pročitani predmetni podnesci punomoćnik vjerovnika ESB d.d. izjavljuje da će se on još očitovati u roku da li pristaje na odvojeno namirenje (čl. 38 st. 1 SZ-a), te smatra da se iznos od 173.426,92 € ima staviti u tablicu ispitanih tražbina kao predstečajni vjerovnik. </w:t>
      </w:r>
    </w:p>
    <w:p w:rsidRPr="00EF555C" w:rsidR="001319E7" w:rsidP="00DD4309" w:rsidRDefault="001319E7" w14:paraId="763BC9F9" w14:textId="403EFD9E">
      <w:pPr>
        <w:pStyle w:val="Tijeloteksta"/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 xml:space="preserve">Dužnik ističe da je sa tim prijedlogom suglasan. </w:t>
      </w:r>
    </w:p>
    <w:p w:rsidRPr="00EF555C" w:rsidR="00DD4309" w:rsidP="00DD4309" w:rsidRDefault="00DD4309" w14:paraId="32583F6E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EF555C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EF555C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Razlučna i izlučna prava, nisu predmet ispitivanja (čl. 46. st. 3. SZ-a), a razlučnih vjerovnika, prema izvješću povjerenika </w:t>
      </w:r>
      <w:r w:rsidRPr="00EF555C" w:rsidR="007D70AA">
        <w:rPr>
          <w:rFonts w:ascii="Arial" w:hAnsi="Arial" w:cs="Arial"/>
          <w:szCs w:val="24"/>
        </w:rPr>
        <w:t>ima</w:t>
      </w:r>
      <w:r w:rsidRPr="00EF555C">
        <w:rPr>
          <w:rFonts w:ascii="Arial" w:hAnsi="Arial" w:cs="Arial"/>
          <w:szCs w:val="24"/>
        </w:rPr>
        <w:t>, dok ima</w:t>
      </w:r>
      <w:r w:rsidRPr="00EF555C" w:rsidR="007D70AA">
        <w:rPr>
          <w:rFonts w:ascii="Arial" w:hAnsi="Arial" w:cs="Arial"/>
          <w:szCs w:val="24"/>
        </w:rPr>
        <w:t xml:space="preserve"> i</w:t>
      </w:r>
      <w:r w:rsidRPr="00EF555C">
        <w:rPr>
          <w:rFonts w:ascii="Arial" w:hAnsi="Arial" w:cs="Arial"/>
          <w:szCs w:val="24"/>
        </w:rPr>
        <w:t xml:space="preserve">  izlučnih vjerovnika. </w:t>
      </w:r>
      <w:r w:rsidRPr="00EF555C" w:rsidR="0008342E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 xml:space="preserve"> </w:t>
      </w:r>
    </w:p>
    <w:p w:rsidRPr="00EF555C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Pr="00EF555C" w:rsidR="00896318" w:rsidP="00896318" w:rsidRDefault="00896318" w14:paraId="7FAD0F57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Pr="00EF555C" w:rsidR="00896318" w:rsidP="00896318" w:rsidRDefault="00896318" w14:paraId="2D32862D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EF555C">
        <w:rPr>
          <w:rFonts w:ascii="Arial" w:hAnsi="Arial" w:cs="Arial"/>
          <w:b/>
          <w:szCs w:val="24"/>
        </w:rPr>
        <w:tab/>
        <w:t xml:space="preserve">  </w:t>
      </w:r>
    </w:p>
    <w:p w:rsidRPr="00EF555C"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 xml:space="preserve"> </w:t>
      </w: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Pr="00EF555C"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40247D" w:rsidP="007A3311" w:rsidRDefault="003F27DA" w14:paraId="7CACA5D1" w14:textId="68F129BE">
      <w:pPr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Utvrđuje se da niže navedene prijave tražbina nije osporio dužnik, povjerenik ili vjerovnik te se temeljem članka 47. SZ-a utvrđenim smatraju slijedeće tražbine:</w:t>
      </w:r>
    </w:p>
    <w:p w:rsidR="00D82C28" w:rsidP="007A3311" w:rsidRDefault="00D82C28" w14:paraId="06DB43A1" w14:textId="072C5D98">
      <w:pPr>
        <w:ind w:firstLine="708"/>
        <w:rPr>
          <w:rFonts w:ascii="Arial" w:hAnsi="Arial" w:cs="Arial"/>
          <w:szCs w:val="24"/>
        </w:rPr>
      </w:pPr>
    </w:p>
    <w:p w:rsidR="00D82C28" w:rsidP="007A3311" w:rsidRDefault="00D82C28" w14:paraId="4C0F32E9" w14:textId="40A6959C">
      <w:pPr>
        <w:ind w:firstLine="708"/>
        <w:rPr>
          <w:rFonts w:ascii="Arial" w:hAnsi="Arial" w:cs="Arial"/>
          <w:szCs w:val="24"/>
        </w:rPr>
      </w:pPr>
    </w:p>
    <w:p w:rsidR="00D82C28" w:rsidP="007A3311" w:rsidRDefault="00D82C28" w14:paraId="51C64C73" w14:textId="3C24E657">
      <w:pPr>
        <w:ind w:firstLine="708"/>
        <w:rPr>
          <w:rFonts w:ascii="Arial" w:hAnsi="Arial" w:cs="Arial"/>
          <w:szCs w:val="24"/>
        </w:rPr>
      </w:pPr>
    </w:p>
    <w:p w:rsidR="00D82C28" w:rsidP="007A3311" w:rsidRDefault="00D82C28" w14:paraId="6EA57AE2" w14:textId="6B662CB0">
      <w:pPr>
        <w:ind w:firstLine="708"/>
        <w:rPr>
          <w:rFonts w:ascii="Arial" w:hAnsi="Arial" w:cs="Arial"/>
          <w:szCs w:val="24"/>
        </w:rPr>
      </w:pPr>
    </w:p>
    <w:p w:rsidR="00D82C28" w:rsidP="007A3311" w:rsidRDefault="00D82C28" w14:paraId="49CD3A7F" w14:textId="6DD97ADB">
      <w:pPr>
        <w:ind w:firstLine="708"/>
        <w:rPr>
          <w:rFonts w:ascii="Arial" w:hAnsi="Arial" w:cs="Arial"/>
          <w:szCs w:val="24"/>
        </w:rPr>
      </w:pPr>
    </w:p>
    <w:p w:rsidR="00D82C28" w:rsidP="007A3311" w:rsidRDefault="00D82C28" w14:paraId="4B4B1D64" w14:textId="1506BC3A">
      <w:pPr>
        <w:ind w:firstLine="708"/>
        <w:rPr>
          <w:rFonts w:ascii="Arial" w:hAnsi="Arial" w:cs="Arial"/>
          <w:szCs w:val="24"/>
        </w:rPr>
      </w:pPr>
    </w:p>
    <w:p w:rsidR="00D82C28" w:rsidP="007A3311" w:rsidRDefault="00D82C28" w14:paraId="3E6FAEF9" w14:textId="7EBF2CF4">
      <w:pPr>
        <w:ind w:firstLine="708"/>
        <w:rPr>
          <w:rFonts w:ascii="Arial" w:hAnsi="Arial" w:cs="Arial"/>
          <w:szCs w:val="24"/>
        </w:rPr>
      </w:pPr>
    </w:p>
    <w:p w:rsidR="00D82C28" w:rsidP="007A3311" w:rsidRDefault="00D82C28" w14:paraId="072C7B3D" w14:textId="77777777">
      <w:pPr>
        <w:ind w:firstLine="708"/>
        <w:rPr>
          <w:rFonts w:ascii="Arial" w:hAnsi="Arial" w:cs="Arial"/>
          <w:szCs w:val="24"/>
        </w:rPr>
      </w:pPr>
    </w:p>
    <w:p w:rsidRPr="00EF555C" w:rsidR="00580E25" w:rsidP="007A3311" w:rsidRDefault="00580E25" w14:paraId="2174E520" w14:textId="1EC3083D">
      <w:pPr>
        <w:ind w:firstLine="708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TABLICA ISPITANIH TRAŽBINA:</w:t>
      </w:r>
    </w:p>
    <w:tbl>
      <w:tblPr>
        <w:tblStyle w:val="TableNormal"/>
        <w:tblW w:w="4786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firstRow="1" w:lastRow="1" w:firstColumn="1" w:lastColumn="1" w:noHBand="0" w:noVBand="0" w:val="01E0"/>
      </w:tblPr>
      <w:tblGrid>
        <w:gridCol w:w="714"/>
        <w:gridCol w:w="2021"/>
        <w:gridCol w:w="1585"/>
        <w:gridCol w:w="1879"/>
        <w:gridCol w:w="1735"/>
        <w:gridCol w:w="1729"/>
        <w:gridCol w:w="2021"/>
        <w:gridCol w:w="1700"/>
      </w:tblGrid>
      <w:tr w:rsidR="001D0B0D" w:rsidTr="00446C0B" w14:paraId="69D44CCB" w14:textId="77777777">
        <w:trPr>
          <w:gridAfter w:val="1"/>
          <w:wAfter w:w="635" w:type="pct"/>
          <w:trHeight w:val="1596"/>
        </w:trPr>
        <w:tc>
          <w:tcPr>
            <w:tcW w:w="267" w:type="pct"/>
            <w:shd w:val="clear" w:color="auto" w:fill="00CCFF"/>
          </w:tcPr>
          <w:p w:rsidR="001D0B0D" w:rsidP="00B5703D" w:rsidRDefault="001D0B0D" w14:paraId="7D5E0619" w14:textId="7449BAB5">
            <w:pPr>
              <w:pStyle w:val="TableParagraph"/>
              <w:spacing w:before="4"/>
            </w:pPr>
            <w:bookmarkStart w:name="_Hlk165983524" w:id="1"/>
          </w:p>
          <w:p w:rsidR="001D0B0D" w:rsidP="00B5703D" w:rsidRDefault="001D0B0D" w14:paraId="1B1CEE1C" w14:textId="77777777">
            <w:pPr>
              <w:pStyle w:val="TableParagraph"/>
              <w:spacing w:before="1" w:line="273" w:lineRule="auto"/>
              <w:ind w:left="47" w:right="24" w:hanging="52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Redni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broj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prijavlje</w:t>
            </w:r>
            <w:r>
              <w:rPr>
                <w:rFonts w:ascii="Arial" w:hAnsi="Arial"/>
                <w:b/>
                <w:spacing w:val="-4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ne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tražbine</w:t>
            </w:r>
          </w:p>
        </w:tc>
        <w:tc>
          <w:tcPr>
            <w:tcW w:w="755" w:type="pct"/>
            <w:shd w:val="clear" w:color="auto" w:fill="00CCFF"/>
          </w:tcPr>
          <w:p w:rsidR="001D0B0D" w:rsidP="00B5703D" w:rsidRDefault="001D0B0D" w14:paraId="3FE779EB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2E3D0CBB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771E2C09" w14:textId="77777777">
            <w:pPr>
              <w:pStyle w:val="TableParagraph"/>
              <w:spacing w:before="4"/>
              <w:rPr>
                <w:sz w:val="15"/>
              </w:rPr>
            </w:pPr>
          </w:p>
          <w:p w:rsidR="001D0B0D" w:rsidP="00B5703D" w:rsidRDefault="001D0B0D" w14:paraId="5B8C47C2" w14:textId="77777777">
            <w:pPr>
              <w:pStyle w:val="TableParagraph"/>
              <w:spacing w:line="273" w:lineRule="auto"/>
              <w:ind w:left="713" w:hanging="44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Ime i</w:t>
            </w:r>
            <w:r>
              <w:rPr>
                <w:rFonts w:ascii="Arial"/>
                <w:b/>
                <w:spacing w:val="4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prezime</w:t>
            </w:r>
            <w:r>
              <w:rPr>
                <w:rFonts w:asci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/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Naziv</w:t>
            </w:r>
            <w:r>
              <w:rPr>
                <w:rFonts w:ascii="Arial"/>
                <w:b/>
                <w:spacing w:val="-44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592" w:type="pct"/>
            <w:shd w:val="clear" w:color="auto" w:fill="00CCFF"/>
          </w:tcPr>
          <w:p w:rsidR="001D0B0D" w:rsidP="00B5703D" w:rsidRDefault="001D0B0D" w14:paraId="2FA9CC4C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200F4BE3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05DF19DC" w14:textId="77777777">
            <w:pPr>
              <w:pStyle w:val="TableParagraph"/>
              <w:rPr>
                <w:sz w:val="25"/>
              </w:rPr>
            </w:pPr>
          </w:p>
          <w:p w:rsidR="001D0B0D" w:rsidP="00B5703D" w:rsidRDefault="001D0B0D" w14:paraId="5AEFD0F5" w14:textId="77777777">
            <w:pPr>
              <w:pStyle w:val="TableParagraph"/>
              <w:ind w:left="231" w:right="21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OIB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702" w:type="pct"/>
            <w:tcBorders>
              <w:right w:val="single" w:color="000000" w:sz="18" w:space="0"/>
            </w:tcBorders>
            <w:shd w:val="clear" w:color="auto" w:fill="00CCFF"/>
          </w:tcPr>
          <w:p w:rsidR="001D0B0D" w:rsidP="00B5703D" w:rsidRDefault="001D0B0D" w14:paraId="3D301E25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7A0154CB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201EEA68" w14:textId="77777777">
            <w:pPr>
              <w:pStyle w:val="TableParagraph"/>
              <w:rPr>
                <w:sz w:val="25"/>
              </w:rPr>
            </w:pPr>
          </w:p>
          <w:p w:rsidR="001D0B0D" w:rsidP="00B5703D" w:rsidRDefault="001D0B0D" w14:paraId="5D135898" w14:textId="77777777">
            <w:pPr>
              <w:pStyle w:val="TableParagraph"/>
              <w:ind w:left="28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Adresa</w:t>
            </w:r>
            <w:r>
              <w:rPr>
                <w:rFonts w:ascii="Arial"/>
                <w:b/>
                <w:spacing w:val="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648" w:type="pct"/>
            <w:tcBorders>
              <w:left w:val="single" w:color="000000" w:sz="18" w:space="0"/>
            </w:tcBorders>
            <w:shd w:val="clear" w:color="auto" w:fill="00CCFF"/>
          </w:tcPr>
          <w:p w:rsidR="001D0B0D" w:rsidP="00B5703D" w:rsidRDefault="001D0B0D" w14:paraId="4A3A9DA1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45BDFE3B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24CF07FC" w14:textId="77777777">
            <w:pPr>
              <w:pStyle w:val="TableParagraph"/>
              <w:spacing w:before="4"/>
              <w:rPr>
                <w:sz w:val="15"/>
              </w:rPr>
            </w:pPr>
          </w:p>
          <w:p w:rsidR="001D0B0D" w:rsidP="00B5703D" w:rsidRDefault="001D0B0D" w14:paraId="35720D43" w14:textId="77777777">
            <w:pPr>
              <w:pStyle w:val="TableParagraph"/>
              <w:spacing w:line="273" w:lineRule="auto"/>
              <w:ind w:left="286" w:hanging="5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Iznos</w:t>
            </w:r>
            <w:r>
              <w:rPr>
                <w:rFonts w:ascii="Arial" w:hAnsi="Arial"/>
                <w:b/>
                <w:spacing w:val="9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prijavljene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tražbine (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u</w:t>
            </w:r>
            <w:r>
              <w:rPr>
                <w:rFonts w:ascii="Arial" w:hAns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EUR)</w:t>
            </w:r>
          </w:p>
        </w:tc>
        <w:tc>
          <w:tcPr>
            <w:tcW w:w="646" w:type="pct"/>
            <w:shd w:val="clear" w:color="auto" w:fill="00CCFF"/>
          </w:tcPr>
          <w:p w:rsidR="001D0B0D" w:rsidP="00B5703D" w:rsidRDefault="001D0B0D" w14:paraId="73739E73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35929D2F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54A4F435" w14:textId="77777777">
            <w:pPr>
              <w:pStyle w:val="TableParagraph"/>
              <w:rPr>
                <w:sz w:val="25"/>
              </w:rPr>
            </w:pPr>
          </w:p>
          <w:p w:rsidR="001D0B0D" w:rsidP="00B5703D" w:rsidRDefault="001D0B0D" w14:paraId="573970D1" w14:textId="77777777">
            <w:pPr>
              <w:pStyle w:val="TableParagraph"/>
              <w:ind w:left="295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Priznata</w:t>
            </w:r>
            <w:r>
              <w:rPr>
                <w:rFonts w:ascii="Arial" w:hAnsi="Arial"/>
                <w:b/>
                <w:spacing w:val="7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tražbina</w:t>
            </w:r>
          </w:p>
        </w:tc>
        <w:tc>
          <w:tcPr>
            <w:tcW w:w="755" w:type="pct"/>
            <w:shd w:val="clear" w:color="auto" w:fill="00CCFF"/>
          </w:tcPr>
          <w:p w:rsidR="001D0B0D" w:rsidP="00B5703D" w:rsidRDefault="001D0B0D" w14:paraId="74762B2B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7463086E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16474EE3" w14:textId="77777777">
            <w:pPr>
              <w:pStyle w:val="TableParagraph"/>
              <w:rPr>
                <w:sz w:val="25"/>
              </w:rPr>
            </w:pPr>
          </w:p>
          <w:p w:rsidR="001D0B0D" w:rsidP="00B5703D" w:rsidRDefault="001D0B0D" w14:paraId="48AA15BC" w14:textId="77777777">
            <w:pPr>
              <w:pStyle w:val="TableParagraph"/>
              <w:ind w:left="354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Ovršna</w:t>
            </w:r>
            <w:r>
              <w:rPr>
                <w:rFonts w:ascii="Arial" w:hAns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isprava</w:t>
            </w:r>
          </w:p>
        </w:tc>
      </w:tr>
      <w:tr w:rsidR="001D0B0D" w:rsidTr="00446C0B" w14:paraId="619038CE" w14:textId="77777777">
        <w:trPr>
          <w:gridAfter w:val="1"/>
          <w:wAfter w:w="635" w:type="pct"/>
          <w:trHeight w:val="833"/>
        </w:trPr>
        <w:tc>
          <w:tcPr>
            <w:tcW w:w="267" w:type="pct"/>
          </w:tcPr>
          <w:p w:rsidR="001D0B0D" w:rsidP="00B5703D" w:rsidRDefault="001D0B0D" w14:paraId="1092EE53" w14:textId="70BEC84C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6FCDB32D" w14:textId="77777777">
            <w:pPr>
              <w:pStyle w:val="TableParagraph"/>
              <w:spacing w:before="112"/>
              <w:ind w:left="241" w:right="214"/>
              <w:jc w:val="center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  <w:tc>
          <w:tcPr>
            <w:tcW w:w="755" w:type="pct"/>
          </w:tcPr>
          <w:p w:rsidR="001D0B0D" w:rsidP="00B5703D" w:rsidRDefault="001D0B0D" w14:paraId="415FBB0F" w14:textId="77777777">
            <w:pPr>
              <w:pStyle w:val="TableParagraph"/>
              <w:spacing w:before="5"/>
              <w:rPr>
                <w:sz w:val="18"/>
              </w:rPr>
            </w:pPr>
          </w:p>
          <w:p w:rsidR="001D0B0D" w:rsidP="00B5703D" w:rsidRDefault="001D0B0D" w14:paraId="10981614" w14:textId="77777777">
            <w:pPr>
              <w:pStyle w:val="TableParagraph"/>
              <w:ind w:left="31"/>
              <w:rPr>
                <w:sz w:val="17"/>
              </w:rPr>
            </w:pPr>
            <w:r>
              <w:rPr>
                <w:sz w:val="17"/>
              </w:rPr>
              <w:t>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&amp;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Y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CONSTRUCTION</w:t>
            </w:r>
          </w:p>
          <w:p w:rsidR="001D0B0D" w:rsidP="00B5703D" w:rsidRDefault="001D0B0D" w14:paraId="3593B8C2" w14:textId="77777777">
            <w:pPr>
              <w:pStyle w:val="TableParagraph"/>
              <w:spacing w:before="19"/>
              <w:ind w:left="31"/>
              <w:rPr>
                <w:sz w:val="17"/>
              </w:rPr>
            </w:pP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1D0B0D" w:rsidP="00B5703D" w:rsidRDefault="001D0B0D" w14:paraId="7F23CCDB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1B76DA5B" w14:textId="77777777">
            <w:pPr>
              <w:pStyle w:val="TableParagraph"/>
              <w:spacing w:before="112"/>
              <w:ind w:left="231" w:right="200"/>
              <w:jc w:val="center"/>
              <w:rPr>
                <w:sz w:val="17"/>
              </w:rPr>
            </w:pPr>
            <w:r>
              <w:rPr>
                <w:sz w:val="17"/>
              </w:rPr>
              <w:t>77746478118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1D0B0D" w:rsidP="00B5703D" w:rsidRDefault="001D0B0D" w14:paraId="39A3A502" w14:textId="77777777">
            <w:pPr>
              <w:pStyle w:val="TableParagraph"/>
              <w:spacing w:before="106" w:line="261" w:lineRule="auto"/>
              <w:ind w:left="31" w:right="229"/>
              <w:rPr>
                <w:sz w:val="17"/>
              </w:rPr>
            </w:pPr>
            <w:r>
              <w:rPr>
                <w:spacing w:val="-2"/>
                <w:sz w:val="17"/>
              </w:rPr>
              <w:t>IVANA KUKULJEVIĆA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z w:val="17"/>
              </w:rPr>
              <w:t>SAKINSKOG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15</w:t>
            </w:r>
          </w:p>
          <w:p w:rsidR="001D0B0D" w:rsidP="00B5703D" w:rsidRDefault="001D0B0D" w14:paraId="55FE104C" w14:textId="77777777">
            <w:pPr>
              <w:pStyle w:val="TableParagraph"/>
              <w:spacing w:before="1"/>
              <w:ind w:left="31"/>
              <w:rPr>
                <w:sz w:val="17"/>
              </w:rPr>
            </w:pPr>
            <w:r>
              <w:rPr>
                <w:rFonts w:ascii="Microsoft Sans Serif"/>
                <w:spacing w:val="-41"/>
                <w:w w:val="101"/>
                <w:sz w:val="15"/>
              </w:rPr>
              <w:t xml:space="preserve"> </w:t>
            </w:r>
            <w:r>
              <w:rPr>
                <w:sz w:val="17"/>
              </w:rPr>
              <w:t>44000,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SISAK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1D0B0D" w:rsidP="00B5703D" w:rsidRDefault="001D0B0D" w14:paraId="0EC413E5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133BFB55" w14:textId="77777777">
            <w:pPr>
              <w:pStyle w:val="TableParagraph"/>
              <w:spacing w:before="112"/>
              <w:ind w:right="10"/>
              <w:jc w:val="right"/>
              <w:rPr>
                <w:sz w:val="17"/>
              </w:rPr>
            </w:pPr>
            <w:r>
              <w:rPr>
                <w:sz w:val="17"/>
              </w:rPr>
              <w:t>13.942,50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1D0B0D" w:rsidP="00B5703D" w:rsidRDefault="001D0B0D" w14:paraId="7F2595C3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5FEF4848" w14:textId="77777777">
            <w:pPr>
              <w:pStyle w:val="TableParagraph"/>
              <w:spacing w:before="112"/>
              <w:ind w:right="9"/>
              <w:jc w:val="right"/>
              <w:rPr>
                <w:sz w:val="17"/>
              </w:rPr>
            </w:pPr>
            <w:r>
              <w:rPr>
                <w:sz w:val="17"/>
              </w:rPr>
              <w:t>13.942,50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1D0B0D" w:rsidP="00B5703D" w:rsidRDefault="001D0B0D" w14:paraId="728E3C5F" w14:textId="77777777">
            <w:pPr>
              <w:pStyle w:val="TableParagraph"/>
              <w:rPr>
                <w:sz w:val="18"/>
              </w:rPr>
            </w:pPr>
          </w:p>
          <w:p w:rsidR="001D0B0D" w:rsidP="00B5703D" w:rsidRDefault="001D0B0D" w14:paraId="55AEF6E1" w14:textId="77777777">
            <w:pPr>
              <w:pStyle w:val="TableParagraph"/>
              <w:spacing w:before="112"/>
              <w:ind w:left="34"/>
              <w:rPr>
                <w:sz w:val="17"/>
              </w:rPr>
            </w:pPr>
            <w:r>
              <w:rPr>
                <w:sz w:val="17"/>
              </w:rPr>
              <w:t>ne</w:t>
            </w:r>
          </w:p>
        </w:tc>
      </w:tr>
      <w:bookmarkEnd w:id="1"/>
      <w:tr w:rsidR="00446C0B" w:rsidTr="00446C0B" w14:paraId="42E1E6F3" w14:textId="239007E6">
        <w:trPr>
          <w:trHeight w:val="833"/>
        </w:trPr>
        <w:tc>
          <w:tcPr>
            <w:tcW w:w="267" w:type="pct"/>
          </w:tcPr>
          <w:p w:rsidR="00446C0B" w:rsidP="00446C0B" w:rsidRDefault="00446C0B" w14:paraId="79FAB2B9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21A76CB4" w14:textId="77777777">
            <w:pPr>
              <w:pStyle w:val="TableParagraph"/>
              <w:spacing w:before="2"/>
              <w:rPr>
                <w:sz w:val="16"/>
              </w:rPr>
            </w:pPr>
          </w:p>
          <w:p w:rsidR="00446C0B" w:rsidP="00446C0B" w:rsidRDefault="00C165F6" w14:paraId="5624C3A5" w14:textId="27E5F6FC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 xml:space="preserve">      </w:t>
            </w:r>
            <w:r w:rsidR="00446C0B">
              <w:rPr>
                <w:sz w:val="17"/>
              </w:rPr>
              <w:t>2.</w:t>
            </w:r>
          </w:p>
        </w:tc>
        <w:tc>
          <w:tcPr>
            <w:tcW w:w="755" w:type="pct"/>
          </w:tcPr>
          <w:p w:rsidR="00446C0B" w:rsidP="00446C0B" w:rsidRDefault="00446C0B" w14:paraId="791B49A0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26E477B0" w14:textId="77777777">
            <w:pPr>
              <w:pStyle w:val="TableParagraph"/>
              <w:spacing w:before="2"/>
              <w:rPr>
                <w:sz w:val="16"/>
              </w:rPr>
            </w:pPr>
          </w:p>
          <w:p w:rsidR="00446C0B" w:rsidP="00446C0B" w:rsidRDefault="00446C0B" w14:paraId="5B726396" w14:textId="25D05875">
            <w:pPr>
              <w:pStyle w:val="TableParagraph"/>
              <w:spacing w:before="5"/>
              <w:rPr>
                <w:sz w:val="18"/>
              </w:rPr>
            </w:pPr>
            <w:r w:rsidRPr="0092641E">
              <w:rPr>
                <w:rFonts w:asciiTheme="minorHAnsi" w:hAnsiTheme="minorHAnsi" w:cstheme="minorHAnsi"/>
                <w:sz w:val="17"/>
              </w:rPr>
              <w:t>ADING</w:t>
            </w:r>
            <w:r w:rsidRPr="0092641E">
              <w:rPr>
                <w:rFonts w:asciiTheme="minorHAnsi" w:hAnsiTheme="minorHAnsi" w:cstheme="minorHAnsi"/>
                <w:spacing w:val="6"/>
                <w:sz w:val="17"/>
              </w:rPr>
              <w:t xml:space="preserve"> </w:t>
            </w:r>
            <w:r w:rsidRPr="0092641E">
              <w:rPr>
                <w:rFonts w:asciiTheme="minorHAnsi" w:hAnsiTheme="minorHAnsi" w:cstheme="minorHAnsi"/>
                <w:sz w:val="17"/>
              </w:rPr>
              <w:t>¨94</w:t>
            </w:r>
            <w:r w:rsidRPr="0092641E">
              <w:rPr>
                <w:rFonts w:asciiTheme="minorHAnsi" w:hAnsiTheme="minorHAnsi" w:cstheme="minorHAnsi"/>
                <w:spacing w:val="2"/>
                <w:sz w:val="17"/>
              </w:rPr>
              <w:t xml:space="preserve"> </w:t>
            </w:r>
            <w:r w:rsidRPr="0092641E">
              <w:rPr>
                <w:rFonts w:asciiTheme="minorHAnsi" w:hAnsiTheme="minorHAnsi" w:cstheme="minorHAnsi"/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44DE38DA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1C37CD74" w14:textId="77777777">
            <w:pPr>
              <w:pStyle w:val="TableParagraph"/>
              <w:spacing w:before="2"/>
              <w:rPr>
                <w:sz w:val="16"/>
              </w:rPr>
            </w:pPr>
          </w:p>
          <w:p w:rsidR="00446C0B" w:rsidP="00446C0B" w:rsidRDefault="00446C0B" w14:paraId="4E6358BE" w14:textId="23D18ED8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82795981569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3961B4AF" w14:textId="77777777">
            <w:pPr>
              <w:pStyle w:val="TableParagraph"/>
              <w:spacing w:before="10"/>
              <w:rPr>
                <w:sz w:val="24"/>
              </w:rPr>
            </w:pPr>
          </w:p>
          <w:p w:rsidR="00446C0B" w:rsidP="00446C0B" w:rsidRDefault="00446C0B" w14:paraId="54505667" w14:textId="745D6A99">
            <w:pPr>
              <w:pStyle w:val="TableParagraph"/>
              <w:spacing w:before="106" w:line="261" w:lineRule="auto"/>
              <w:ind w:left="31" w:right="229"/>
              <w:rPr>
                <w:spacing w:val="-2"/>
                <w:sz w:val="17"/>
              </w:rPr>
            </w:pPr>
            <w:r>
              <w:rPr>
                <w:spacing w:val="-1"/>
                <w:sz w:val="17"/>
              </w:rPr>
              <w:t xml:space="preserve">KLENOVA </w:t>
            </w:r>
            <w:r>
              <w:rPr>
                <w:sz w:val="17"/>
              </w:rPr>
              <w:t>14 10040,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z w:val="17"/>
              </w:rPr>
              <w:t>ZAGREB-DUBRAVA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3ECF654B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356DD5DF" w14:textId="77777777">
            <w:pPr>
              <w:pStyle w:val="TableParagraph"/>
              <w:spacing w:before="2"/>
              <w:rPr>
                <w:sz w:val="16"/>
              </w:rPr>
            </w:pPr>
          </w:p>
          <w:p w:rsidR="00446C0B" w:rsidP="00446C0B" w:rsidRDefault="00446C0B" w14:paraId="290F7E0B" w14:textId="51B2ADDE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34.358,27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4EC50007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769EF956" w14:textId="77777777">
            <w:pPr>
              <w:pStyle w:val="TableParagraph"/>
              <w:spacing w:before="2"/>
              <w:rPr>
                <w:sz w:val="16"/>
              </w:rPr>
            </w:pPr>
          </w:p>
          <w:p w:rsidR="00446C0B" w:rsidP="00446C0B" w:rsidRDefault="00844783" w14:paraId="5263308E" w14:textId="19BD4EC4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 xml:space="preserve">       </w:t>
            </w:r>
            <w:r w:rsidR="00446C0B">
              <w:rPr>
                <w:sz w:val="17"/>
              </w:rPr>
              <w:t>15.850.63</w:t>
            </w:r>
            <w:r w:rsidR="00446C0B">
              <w:rPr>
                <w:spacing w:val="2"/>
                <w:sz w:val="17"/>
              </w:rPr>
              <w:t xml:space="preserve"> </w:t>
            </w:r>
            <w:r w:rsidR="00446C0B"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1162703C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08786EB0" w14:textId="77777777">
            <w:pPr>
              <w:pStyle w:val="TableParagraph"/>
              <w:spacing w:before="2"/>
              <w:rPr>
                <w:sz w:val="16"/>
              </w:rPr>
            </w:pPr>
          </w:p>
          <w:p w:rsidR="00446C0B" w:rsidP="00446C0B" w:rsidRDefault="00844783" w14:paraId="424A9925" w14:textId="0C091B3F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>ne</w:t>
            </w:r>
          </w:p>
        </w:tc>
        <w:tc>
          <w:tcPr>
            <w:tcW w:w="635" w:type="pct"/>
          </w:tcPr>
          <w:p w:rsidR="00446C0B" w:rsidP="00446C0B" w:rsidRDefault="00446C0B" w14:paraId="689FA543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4F93E643" w14:textId="77777777">
            <w:pPr>
              <w:pStyle w:val="TableParagraph"/>
              <w:spacing w:before="2"/>
              <w:rPr>
                <w:sz w:val="16"/>
              </w:rPr>
            </w:pPr>
          </w:p>
          <w:p w:rsidR="00446C0B" w:rsidP="00446C0B" w:rsidRDefault="00446C0B" w14:paraId="678BD1C0" w14:textId="6110681B"/>
        </w:tc>
      </w:tr>
      <w:tr w:rsidR="00446C0B" w:rsidTr="00446C0B" w14:paraId="5C2AFF73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41E50F83" w14:textId="292A1C84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0B90DB53" w14:textId="77777777">
            <w:pPr>
              <w:pStyle w:val="TableParagraph"/>
              <w:ind w:left="241" w:right="214"/>
              <w:jc w:val="center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  <w:tc>
          <w:tcPr>
            <w:tcW w:w="755" w:type="pct"/>
          </w:tcPr>
          <w:p w:rsidR="00446C0B" w:rsidP="00446C0B" w:rsidRDefault="00446C0B" w14:paraId="4F3AC49C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1C957D20" w14:textId="77777777">
            <w:pPr>
              <w:pStyle w:val="TableParagraph"/>
              <w:ind w:left="31"/>
              <w:rPr>
                <w:sz w:val="17"/>
              </w:rPr>
            </w:pPr>
            <w:r>
              <w:rPr>
                <w:sz w:val="17"/>
              </w:rPr>
              <w:t>Allianz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Hrvatska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d.d.</w:t>
            </w:r>
          </w:p>
        </w:tc>
        <w:tc>
          <w:tcPr>
            <w:tcW w:w="592" w:type="pct"/>
          </w:tcPr>
          <w:p w:rsidR="00446C0B" w:rsidP="00446C0B" w:rsidRDefault="00446C0B" w14:paraId="2DEDF00B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1C1EB169" w14:textId="77777777">
            <w:pPr>
              <w:pStyle w:val="TableParagraph"/>
              <w:ind w:left="231" w:right="200"/>
              <w:jc w:val="center"/>
              <w:rPr>
                <w:sz w:val="17"/>
              </w:rPr>
            </w:pPr>
            <w:r>
              <w:rPr>
                <w:sz w:val="17"/>
              </w:rPr>
              <w:t>23759810849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6088D3B2" w14:textId="77777777">
            <w:pPr>
              <w:pStyle w:val="TableParagraph"/>
              <w:spacing w:line="162" w:lineRule="exact"/>
              <w:ind w:left="31"/>
              <w:rPr>
                <w:sz w:val="17"/>
              </w:rPr>
            </w:pPr>
            <w:r>
              <w:rPr>
                <w:sz w:val="17"/>
              </w:rPr>
              <w:t>Ulica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Vjekoslava</w:t>
            </w:r>
          </w:p>
          <w:p w:rsidR="00446C0B" w:rsidP="00446C0B" w:rsidRDefault="00446C0B" w14:paraId="7C2E4999" w14:textId="77777777">
            <w:pPr>
              <w:pStyle w:val="TableParagraph"/>
              <w:spacing w:line="210" w:lineRule="atLeast"/>
              <w:ind w:left="31" w:right="490"/>
              <w:rPr>
                <w:sz w:val="17"/>
              </w:rPr>
            </w:pPr>
            <w:r>
              <w:rPr>
                <w:sz w:val="17"/>
              </w:rPr>
              <w:t>Heinzela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70,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10000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16CA6F0A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6F12A13B" w14:textId="77777777">
            <w:pPr>
              <w:pStyle w:val="TableParagraph"/>
              <w:ind w:right="10"/>
              <w:jc w:val="right"/>
              <w:rPr>
                <w:sz w:val="17"/>
              </w:rPr>
            </w:pPr>
            <w:r>
              <w:rPr>
                <w:sz w:val="17"/>
              </w:rPr>
              <w:t>10.132,18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38C04307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42D84147" w14:textId="77777777">
            <w:pPr>
              <w:pStyle w:val="TableParagraph"/>
              <w:ind w:right="9"/>
              <w:jc w:val="right"/>
              <w:rPr>
                <w:sz w:val="17"/>
              </w:rPr>
            </w:pPr>
            <w:r>
              <w:rPr>
                <w:sz w:val="17"/>
              </w:rPr>
              <w:t>10.132,18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197F78C4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4A48C1C2" w14:textId="77777777">
            <w:pPr>
              <w:pStyle w:val="TableParagraph"/>
              <w:ind w:left="34"/>
              <w:rPr>
                <w:sz w:val="17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14A0A660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2110243E" w14:textId="7D33783A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034B24A9" w14:textId="77777777">
            <w:pPr>
              <w:pStyle w:val="TableParagraph"/>
              <w:ind w:left="241" w:right="214"/>
              <w:jc w:val="center"/>
              <w:rPr>
                <w:sz w:val="17"/>
              </w:rPr>
            </w:pPr>
            <w:r>
              <w:rPr>
                <w:sz w:val="17"/>
              </w:rPr>
              <w:t>7.</w:t>
            </w:r>
          </w:p>
        </w:tc>
        <w:tc>
          <w:tcPr>
            <w:tcW w:w="755" w:type="pct"/>
          </w:tcPr>
          <w:p w:rsidR="00446C0B" w:rsidP="00446C0B" w:rsidRDefault="00446C0B" w14:paraId="74CA1B78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088CADA8" w14:textId="77777777">
            <w:pPr>
              <w:pStyle w:val="TableParagraph"/>
              <w:ind w:left="31"/>
              <w:rPr>
                <w:sz w:val="17"/>
              </w:rPr>
            </w:pPr>
            <w:r>
              <w:rPr>
                <w:sz w:val="17"/>
              </w:rPr>
              <w:t>BEGAMONT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17EEAF2B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3AC2D3BF" w14:textId="77777777">
            <w:pPr>
              <w:pStyle w:val="TableParagraph"/>
              <w:ind w:left="231" w:right="200"/>
              <w:jc w:val="center"/>
              <w:rPr>
                <w:sz w:val="17"/>
              </w:rPr>
            </w:pPr>
            <w:r>
              <w:rPr>
                <w:sz w:val="17"/>
              </w:rPr>
              <w:t>49314919793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5F421908" w14:textId="77777777">
            <w:pPr>
              <w:pStyle w:val="TableParagraph"/>
              <w:spacing w:before="69"/>
              <w:ind w:left="31"/>
              <w:rPr>
                <w:sz w:val="17"/>
              </w:rPr>
            </w:pPr>
            <w:r>
              <w:rPr>
                <w:sz w:val="17"/>
              </w:rPr>
              <w:t>PRIOBALNA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CESTA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17</w:t>
            </w:r>
          </w:p>
          <w:p w:rsidR="00446C0B" w:rsidP="00446C0B" w:rsidRDefault="00446C0B" w14:paraId="05C72F29" w14:textId="77777777">
            <w:pPr>
              <w:pStyle w:val="TableParagraph"/>
              <w:spacing w:before="18"/>
              <w:ind w:left="31"/>
              <w:rPr>
                <w:sz w:val="17"/>
              </w:rPr>
            </w:pPr>
            <w:r>
              <w:rPr>
                <w:rFonts w:ascii="Microsoft Sans Serif"/>
                <w:spacing w:val="-41"/>
                <w:w w:val="101"/>
                <w:sz w:val="15"/>
              </w:rPr>
              <w:t xml:space="preserve"> </w:t>
            </w:r>
            <w:r>
              <w:rPr>
                <w:sz w:val="17"/>
              </w:rPr>
              <w:t>10000,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4568F6E9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66D51944" w14:textId="77777777">
            <w:pPr>
              <w:pStyle w:val="TableParagraph"/>
              <w:ind w:right="10"/>
              <w:jc w:val="right"/>
              <w:rPr>
                <w:sz w:val="17"/>
              </w:rPr>
            </w:pPr>
            <w:r>
              <w:rPr>
                <w:sz w:val="17"/>
              </w:rPr>
              <w:t>22.182,87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183730A1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18514BAF" w14:textId="77777777">
            <w:pPr>
              <w:pStyle w:val="TableParagraph"/>
              <w:ind w:right="9"/>
              <w:jc w:val="right"/>
              <w:rPr>
                <w:sz w:val="17"/>
              </w:rPr>
            </w:pPr>
            <w:r>
              <w:rPr>
                <w:sz w:val="17"/>
              </w:rPr>
              <w:t>22.182,87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7A1BEA5B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1BFAA856" w14:textId="77777777">
            <w:pPr>
              <w:pStyle w:val="TableParagraph"/>
              <w:ind w:left="34"/>
              <w:rPr>
                <w:sz w:val="17"/>
              </w:rPr>
            </w:pPr>
            <w:r>
              <w:rPr>
                <w:sz w:val="17"/>
              </w:rPr>
              <w:t>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20.486,04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EUR)</w:t>
            </w:r>
          </w:p>
        </w:tc>
      </w:tr>
      <w:tr w:rsidR="00446C0B" w:rsidTr="00446C0B" w14:paraId="5A70761E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721B6D44" w14:textId="7D686962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213BB2FB" w14:textId="77777777">
            <w:pPr>
              <w:pStyle w:val="TableParagraph"/>
              <w:ind w:left="241" w:right="214"/>
              <w:jc w:val="center"/>
              <w:rPr>
                <w:sz w:val="17"/>
              </w:rPr>
            </w:pPr>
            <w:r>
              <w:rPr>
                <w:sz w:val="17"/>
              </w:rPr>
              <w:t>8.</w:t>
            </w:r>
          </w:p>
        </w:tc>
        <w:tc>
          <w:tcPr>
            <w:tcW w:w="755" w:type="pct"/>
          </w:tcPr>
          <w:p w:rsidR="00446C0B" w:rsidP="00446C0B" w:rsidRDefault="00446C0B" w14:paraId="0A4E029B" w14:textId="77777777">
            <w:pPr>
              <w:pStyle w:val="TableParagraph"/>
              <w:spacing w:before="69"/>
              <w:ind w:left="31"/>
              <w:rPr>
                <w:sz w:val="17"/>
              </w:rPr>
            </w:pPr>
            <w:r>
              <w:rPr>
                <w:sz w:val="17"/>
              </w:rPr>
              <w:t>BEST-M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TRANSPORT</w:t>
            </w:r>
          </w:p>
          <w:p w:rsidR="00446C0B" w:rsidP="00446C0B" w:rsidRDefault="00446C0B" w14:paraId="6DC6A95B" w14:textId="77777777">
            <w:pPr>
              <w:pStyle w:val="TableParagraph"/>
              <w:spacing w:before="18"/>
              <w:ind w:left="31"/>
              <w:rPr>
                <w:sz w:val="17"/>
              </w:rPr>
            </w:pP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795BF8F9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586B5E78" w14:textId="77777777">
            <w:pPr>
              <w:pStyle w:val="TableParagraph"/>
              <w:ind w:left="231" w:right="200"/>
              <w:jc w:val="center"/>
              <w:rPr>
                <w:sz w:val="17"/>
              </w:rPr>
            </w:pPr>
            <w:r>
              <w:rPr>
                <w:sz w:val="17"/>
              </w:rPr>
              <w:t>27063359892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2A13FEBB" w14:textId="77777777">
            <w:pPr>
              <w:pStyle w:val="TableParagraph"/>
              <w:spacing w:before="69" w:line="261" w:lineRule="auto"/>
              <w:ind w:left="31" w:right="412"/>
              <w:rPr>
                <w:sz w:val="17"/>
              </w:rPr>
            </w:pPr>
            <w:r>
              <w:rPr>
                <w:sz w:val="17"/>
              </w:rPr>
              <w:t>PRHOVEC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3,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40312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ŠTRIGOVA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5C201D4E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57111D37" w14:textId="77777777">
            <w:pPr>
              <w:pStyle w:val="TableParagraph"/>
              <w:ind w:right="10"/>
              <w:jc w:val="right"/>
              <w:rPr>
                <w:sz w:val="17"/>
              </w:rPr>
            </w:pPr>
            <w:r>
              <w:rPr>
                <w:sz w:val="17"/>
              </w:rPr>
              <w:t>2.290,32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469AA5B1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35D3418E" w14:textId="77777777">
            <w:pPr>
              <w:pStyle w:val="TableParagraph"/>
              <w:ind w:right="9"/>
              <w:jc w:val="right"/>
              <w:rPr>
                <w:sz w:val="17"/>
              </w:rPr>
            </w:pPr>
            <w:r>
              <w:rPr>
                <w:sz w:val="17"/>
              </w:rPr>
              <w:t>2.290,32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4B500C56" w14:textId="77777777">
            <w:pPr>
              <w:pStyle w:val="TableParagraph"/>
              <w:spacing w:before="3"/>
              <w:rPr>
                <w:sz w:val="15"/>
              </w:rPr>
            </w:pPr>
          </w:p>
          <w:p w:rsidR="00446C0B" w:rsidP="00446C0B" w:rsidRDefault="00446C0B" w14:paraId="58F626CB" w14:textId="77777777">
            <w:pPr>
              <w:pStyle w:val="TableParagraph"/>
              <w:ind w:left="34"/>
              <w:rPr>
                <w:sz w:val="17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699B2AE1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42DFA1DD" w14:textId="4EE3456F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11.</w:t>
            </w:r>
          </w:p>
        </w:tc>
        <w:tc>
          <w:tcPr>
            <w:tcW w:w="755" w:type="pct"/>
          </w:tcPr>
          <w:p w:rsidR="00446C0B" w:rsidP="00446C0B" w:rsidRDefault="00446C0B" w14:paraId="18516AF0" w14:textId="49F91578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BONIFARM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ZDRAVLJE</w:t>
            </w:r>
          </w:p>
        </w:tc>
        <w:tc>
          <w:tcPr>
            <w:tcW w:w="592" w:type="pct"/>
          </w:tcPr>
          <w:p w:rsidR="00446C0B" w:rsidP="00446C0B" w:rsidRDefault="00446C0B" w14:paraId="06802FE4" w14:textId="73B967AB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57154231062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2ACB0B7A" w14:textId="77777777">
            <w:pPr>
              <w:pStyle w:val="TableParagraph"/>
              <w:spacing w:before="38"/>
              <w:ind w:left="31"/>
              <w:rPr>
                <w:sz w:val="17"/>
              </w:rPr>
            </w:pPr>
            <w:r>
              <w:rPr>
                <w:sz w:val="17"/>
              </w:rPr>
              <w:t>HONDLOVA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2/10</w:t>
            </w:r>
          </w:p>
          <w:p w:rsidR="00446C0B" w:rsidP="00446C0B" w:rsidRDefault="00446C0B" w14:paraId="7EB9E1DD" w14:textId="4A8400A4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rFonts w:ascii="Microsoft Sans Serif"/>
                <w:spacing w:val="-41"/>
                <w:w w:val="101"/>
                <w:sz w:val="15"/>
              </w:rPr>
              <w:t xml:space="preserve"> </w:t>
            </w:r>
            <w:r>
              <w:rPr>
                <w:sz w:val="17"/>
              </w:rPr>
              <w:t>10000,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3C1AE9A6" w14:textId="45196BB2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362,32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6F8263A3" w14:textId="7B455684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362,32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2E14F167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776E0CB2" w14:textId="747DC22C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066CAC2C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2328805C" w14:textId="01C0ED2F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21.</w:t>
            </w:r>
          </w:p>
        </w:tc>
        <w:tc>
          <w:tcPr>
            <w:tcW w:w="755" w:type="pct"/>
          </w:tcPr>
          <w:p w:rsidR="00446C0B" w:rsidP="00446C0B" w:rsidRDefault="00446C0B" w14:paraId="63D101FE" w14:textId="12D2065E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FINANCIJSKA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AGENCIJA</w:t>
            </w:r>
          </w:p>
        </w:tc>
        <w:tc>
          <w:tcPr>
            <w:tcW w:w="592" w:type="pct"/>
          </w:tcPr>
          <w:p w:rsidR="00446C0B" w:rsidP="00446C0B" w:rsidRDefault="00446C0B" w14:paraId="64464C6E" w14:textId="1E4B0E08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85821130368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40660021" w14:textId="77777777">
            <w:pPr>
              <w:pStyle w:val="TableParagraph"/>
              <w:spacing w:line="131" w:lineRule="exact"/>
              <w:ind w:left="31"/>
              <w:rPr>
                <w:sz w:val="17"/>
              </w:rPr>
            </w:pPr>
            <w:r>
              <w:rPr>
                <w:sz w:val="17"/>
              </w:rPr>
              <w:t>ULICA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GRADA</w:t>
            </w:r>
          </w:p>
          <w:p w:rsidR="00446C0B" w:rsidP="00446C0B" w:rsidRDefault="00446C0B" w14:paraId="77EF0C06" w14:textId="241FC6CF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pacing w:val="-1"/>
                <w:sz w:val="17"/>
              </w:rPr>
              <w:t xml:space="preserve">VUKOVARA 70 </w:t>
            </w:r>
            <w:r>
              <w:rPr>
                <w:spacing w:val="-96"/>
                <w:sz w:val="17"/>
              </w:rPr>
              <w:t>1</w:t>
            </w:r>
            <w:r>
              <w:rPr>
                <w:spacing w:val="4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0000,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28AD29E2" w14:textId="721ABE59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13,08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162C8591" w14:textId="070563A8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13,08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487EEB53" w14:textId="74CCD94D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648A6EE6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769F535A" w14:textId="3465C248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78BA15E6" w14:textId="594DACB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23.</w:t>
            </w:r>
          </w:p>
        </w:tc>
        <w:tc>
          <w:tcPr>
            <w:tcW w:w="755" w:type="pct"/>
          </w:tcPr>
          <w:p w:rsidR="00446C0B" w:rsidP="00446C0B" w:rsidRDefault="00446C0B" w14:paraId="13E8B10B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15E717F0" w14:textId="60DCB96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GEO-LAMA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0EC280EA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D8DFD92" w14:textId="56D83D37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85730083289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2B45AA66" w14:textId="40B14743">
            <w:pPr>
              <w:pStyle w:val="TableParagraph"/>
              <w:spacing w:line="131" w:lineRule="exact"/>
              <w:ind w:left="31"/>
              <w:rPr>
                <w:w w:val="95"/>
                <w:sz w:val="17"/>
              </w:rPr>
            </w:pPr>
            <w:r>
              <w:rPr>
                <w:sz w:val="17"/>
              </w:rPr>
              <w:t>M.GANDHIJA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9,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10000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6C07BED6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2AA6D529" w14:textId="00310E5C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1.700,00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75008136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D4C5205" w14:textId="2F69F1C0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1.700,00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0E6C21A7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3EB926A8" w14:textId="6553C168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00D90E50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799E37A0" w14:textId="5CB5E05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4DD08233" w14:textId="45C8DC73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25.</w:t>
            </w:r>
          </w:p>
        </w:tc>
        <w:tc>
          <w:tcPr>
            <w:tcW w:w="755" w:type="pct"/>
          </w:tcPr>
          <w:p w:rsidR="00446C0B" w:rsidP="00446C0B" w:rsidRDefault="00446C0B" w14:paraId="45BE1433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31FCDF2" w14:textId="2819BC00">
            <w:pPr>
              <w:pStyle w:val="TableParagraph"/>
              <w:rPr>
                <w:spacing w:val="-2"/>
                <w:sz w:val="17"/>
              </w:rPr>
            </w:pPr>
            <w:r>
              <w:rPr>
                <w:sz w:val="17"/>
              </w:rPr>
              <w:t>GRANDIS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7E4E0CCF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062C9A94" w14:textId="134E65FA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41396589417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41AAD633" w14:textId="77777777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pacing w:val="-1"/>
                <w:sz w:val="17"/>
              </w:rPr>
              <w:t>JURAJA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HABDELIĆA</w:t>
            </w:r>
          </w:p>
          <w:p w:rsidR="00446C0B" w:rsidP="00446C0B" w:rsidRDefault="00446C0B" w14:paraId="7832D530" w14:textId="51E84D13">
            <w:pPr>
              <w:pStyle w:val="TableParagraph"/>
              <w:spacing w:line="131" w:lineRule="exact"/>
              <w:ind w:left="31"/>
              <w:rPr>
                <w:sz w:val="17"/>
              </w:rPr>
            </w:pPr>
            <w:r>
              <w:rPr>
                <w:spacing w:val="-1"/>
                <w:sz w:val="17"/>
              </w:rPr>
              <w:t>17,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pacing w:val="-96"/>
                <w:sz w:val="17"/>
              </w:rPr>
              <w:t>1</w:t>
            </w:r>
            <w:r>
              <w:rPr>
                <w:spacing w:val="49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0410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VELIKA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z w:val="17"/>
              </w:rPr>
              <w:t>GORICA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57E1B6FB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1297FD5" w14:textId="0935964D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2.995,12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67D3B6A7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4019EFB6" w14:textId="401304BA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2.995,12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34A9282A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5BBD8D51" w14:textId="5876AFDE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0B567843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7ADA71D1" w14:textId="6798D739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70B72395" w14:textId="294D60C7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27.</w:t>
            </w:r>
          </w:p>
        </w:tc>
        <w:tc>
          <w:tcPr>
            <w:tcW w:w="755" w:type="pct"/>
          </w:tcPr>
          <w:p w:rsidR="00446C0B" w:rsidP="00446C0B" w:rsidRDefault="00446C0B" w14:paraId="188683E5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3CDD0244" w14:textId="7B7E943F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GRGAMONT</w:t>
            </w:r>
            <w:r>
              <w:rPr>
                <w:spacing w:val="10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420A2D99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05ACBD5A" w14:textId="1B84120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08150073231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34B4B9BD" w14:textId="77777777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z w:val="17"/>
              </w:rPr>
              <w:t>SUNEKOVA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186</w:t>
            </w:r>
          </w:p>
          <w:p w:rsidR="00446C0B" w:rsidP="00446C0B" w:rsidRDefault="00446C0B" w14:paraId="4EE8E695" w14:textId="144652AB">
            <w:pPr>
              <w:pStyle w:val="TableParagraph"/>
              <w:spacing w:line="159" w:lineRule="exact"/>
              <w:ind w:left="31"/>
              <w:rPr>
                <w:spacing w:val="-2"/>
                <w:sz w:val="17"/>
              </w:rPr>
            </w:pPr>
            <w:r>
              <w:rPr>
                <w:spacing w:val="-96"/>
                <w:sz w:val="17"/>
              </w:rPr>
              <w:t>1</w:t>
            </w:r>
            <w:r>
              <w:rPr>
                <w:spacing w:val="48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0040,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ZAGREB-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z w:val="17"/>
              </w:rPr>
              <w:t>DUBRAVA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68DE16C7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7E2C781" w14:textId="2B1CB40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40.511,03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07331AF5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320C96DA" w14:textId="4E9DD52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40.511,03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18067908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04625932" w14:textId="4B5DEF2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1FA9704E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025B701C" w14:textId="7F8EB126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7AC8D85D" w14:textId="08E88385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29.</w:t>
            </w:r>
          </w:p>
        </w:tc>
        <w:tc>
          <w:tcPr>
            <w:tcW w:w="755" w:type="pct"/>
          </w:tcPr>
          <w:p w:rsidR="00446C0B" w:rsidP="00446C0B" w:rsidRDefault="00446C0B" w14:paraId="06216F42" w14:textId="5B0A3246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HEP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TOPLINARSTVO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313797AA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4BB5FA09" w14:textId="3CC2230F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15907062900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1F461AEA" w14:textId="7EC7C92B">
            <w:pPr>
              <w:pStyle w:val="TableParagraph"/>
              <w:spacing w:line="131" w:lineRule="exact"/>
              <w:ind w:left="31"/>
              <w:rPr>
                <w:sz w:val="17"/>
              </w:rPr>
            </w:pPr>
            <w:r>
              <w:rPr>
                <w:w w:val="95"/>
                <w:sz w:val="17"/>
              </w:rPr>
              <w:t>MIŠEVEČKA</w:t>
            </w:r>
            <w:r>
              <w:rPr>
                <w:spacing w:val="20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15A</w:t>
            </w:r>
            <w:r>
              <w:rPr>
                <w:spacing w:val="2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10000,</w:t>
            </w:r>
            <w:r>
              <w:rPr>
                <w:spacing w:val="-41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517D64D7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F834F35" w14:textId="52926D70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587,51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567D39A7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4B829A0A" w14:textId="1D199EF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587,51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7AF39D9A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7DF874AA" w14:textId="6EF2082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343D5B62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11A13A2F" w14:textId="42C3A676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DF4F852" w14:textId="7141DD5C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30.</w:t>
            </w:r>
          </w:p>
        </w:tc>
        <w:tc>
          <w:tcPr>
            <w:tcW w:w="755" w:type="pct"/>
          </w:tcPr>
          <w:p w:rsidR="00446C0B" w:rsidP="00446C0B" w:rsidRDefault="00446C0B" w14:paraId="06D60CC9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19E73F14" w14:textId="5CB51FF5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HRVATSKI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TELEKOM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d.d.</w:t>
            </w:r>
          </w:p>
        </w:tc>
        <w:tc>
          <w:tcPr>
            <w:tcW w:w="592" w:type="pct"/>
          </w:tcPr>
          <w:p w:rsidR="00446C0B" w:rsidP="00446C0B" w:rsidRDefault="00446C0B" w14:paraId="2B97E8E6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76B9B36" w14:textId="7DCE92CC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81793146560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78E294BE" w14:textId="77777777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z w:val="17"/>
              </w:rPr>
              <w:t>ROBERTA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F.</w:t>
            </w:r>
          </w:p>
          <w:p w:rsidR="00446C0B" w:rsidP="00446C0B" w:rsidRDefault="00446C0B" w14:paraId="562E4241" w14:textId="277127F3">
            <w:pPr>
              <w:pStyle w:val="TableParagraph"/>
              <w:spacing w:line="131" w:lineRule="exact"/>
              <w:ind w:left="31"/>
              <w:rPr>
                <w:w w:val="95"/>
                <w:sz w:val="17"/>
              </w:rPr>
            </w:pPr>
            <w:r>
              <w:rPr>
                <w:w w:val="95"/>
                <w:sz w:val="17"/>
              </w:rPr>
              <w:t>MIHANOVIĆA</w:t>
            </w:r>
            <w:r>
              <w:rPr>
                <w:spacing w:val="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9</w:t>
            </w:r>
            <w:r>
              <w:rPr>
                <w:spacing w:val="14"/>
                <w:w w:val="95"/>
                <w:sz w:val="17"/>
              </w:rPr>
              <w:t xml:space="preserve"> </w:t>
            </w:r>
            <w:r>
              <w:rPr>
                <w:spacing w:val="-96"/>
                <w:w w:val="95"/>
                <w:sz w:val="17"/>
              </w:rPr>
              <w:t>1</w:t>
            </w:r>
            <w:r>
              <w:rPr>
                <w:spacing w:val="69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0000,</w:t>
            </w:r>
            <w:r>
              <w:rPr>
                <w:spacing w:val="-41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3B16508C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47B09712" w14:textId="621CD855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3.377,46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07A42E0B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CA0771D" w14:textId="40870475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3.377,46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16C2D9A5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6D716787" w14:textId="4C2439F3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7DD3E5C8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1FA928E5" w14:textId="33FC968A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31.</w:t>
            </w:r>
          </w:p>
        </w:tc>
        <w:tc>
          <w:tcPr>
            <w:tcW w:w="755" w:type="pct"/>
          </w:tcPr>
          <w:p w:rsidR="00446C0B" w:rsidP="00446C0B" w:rsidRDefault="00446C0B" w14:paraId="37928BEB" w14:textId="06F82A49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IOFFICE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0C0E8F17" w14:textId="797AE47E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20038895906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7A9CBBE4" w14:textId="77777777">
            <w:pPr>
              <w:pStyle w:val="TableParagraph"/>
              <w:spacing w:before="38"/>
              <w:ind w:left="31"/>
              <w:rPr>
                <w:sz w:val="17"/>
              </w:rPr>
            </w:pPr>
            <w:r>
              <w:rPr>
                <w:sz w:val="17"/>
              </w:rPr>
              <w:t>PAVLENSKI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PUT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7A</w:t>
            </w:r>
          </w:p>
          <w:p w:rsidR="00446C0B" w:rsidP="00446C0B" w:rsidRDefault="00446C0B" w14:paraId="25941B3B" w14:textId="69E11F6C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rFonts w:ascii="Microsoft Sans Serif"/>
                <w:spacing w:val="-41"/>
                <w:w w:val="101"/>
                <w:sz w:val="15"/>
              </w:rPr>
              <w:t xml:space="preserve"> </w:t>
            </w:r>
            <w:r>
              <w:rPr>
                <w:sz w:val="17"/>
              </w:rPr>
              <w:t>10000,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3DE570EA" w14:textId="7C7F6D57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846,03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2629899D" w14:textId="3F928D27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846,03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743DF665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30B789FE" w14:textId="082269BF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00DFA60B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2B8F3A57" w14:textId="012ACEC4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67191EE4" w14:textId="30BDDFDE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34.</w:t>
            </w:r>
          </w:p>
        </w:tc>
        <w:tc>
          <w:tcPr>
            <w:tcW w:w="755" w:type="pct"/>
          </w:tcPr>
          <w:p w:rsidR="00446C0B" w:rsidP="00446C0B" w:rsidRDefault="00446C0B" w14:paraId="7F420D54" w14:textId="77777777">
            <w:pPr>
              <w:pStyle w:val="TableParagraph"/>
              <w:spacing w:before="66"/>
              <w:ind w:left="31"/>
              <w:rPr>
                <w:sz w:val="17"/>
              </w:rPr>
            </w:pPr>
            <w:r>
              <w:rPr>
                <w:sz w:val="17"/>
              </w:rPr>
              <w:t>JURIĆ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GRADITELJSTVO</w:t>
            </w:r>
          </w:p>
          <w:p w:rsidR="00446C0B" w:rsidP="00446C0B" w:rsidRDefault="00446C0B" w14:paraId="49C30E8F" w14:textId="24064CDF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20BFDC82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B1255D8" w14:textId="7B7B245D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12369375268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3E2F0C61" w14:textId="77777777">
            <w:pPr>
              <w:pStyle w:val="TableParagraph"/>
              <w:spacing w:before="66"/>
              <w:ind w:left="31"/>
              <w:rPr>
                <w:sz w:val="17"/>
              </w:rPr>
            </w:pPr>
            <w:r>
              <w:rPr>
                <w:sz w:val="17"/>
              </w:rPr>
              <w:t>MARINSKA</w:t>
            </w:r>
            <w:r>
              <w:rPr>
                <w:spacing w:val="-9"/>
                <w:sz w:val="17"/>
              </w:rPr>
              <w:t xml:space="preserve"> </w:t>
            </w:r>
            <w:r>
              <w:rPr>
                <w:sz w:val="17"/>
              </w:rPr>
              <w:t>BAŠIĆA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9,</w:t>
            </w:r>
          </w:p>
          <w:p w:rsidR="00446C0B" w:rsidP="00446C0B" w:rsidRDefault="00446C0B" w14:paraId="69742DC3" w14:textId="2DFAC42D">
            <w:pPr>
              <w:pStyle w:val="TableParagraph"/>
              <w:spacing w:before="66"/>
              <w:ind w:left="31"/>
              <w:rPr>
                <w:sz w:val="17"/>
              </w:rPr>
            </w:pPr>
            <w:r>
              <w:rPr>
                <w:rFonts w:ascii="Microsoft Sans Serif" w:hAnsi="Microsoft Sans Serif"/>
                <w:spacing w:val="-41"/>
                <w:w w:val="101"/>
                <w:sz w:val="15"/>
              </w:rPr>
              <w:t xml:space="preserve"> </w:t>
            </w:r>
            <w:r>
              <w:rPr>
                <w:spacing w:val="-2"/>
                <w:sz w:val="17"/>
              </w:rPr>
              <w:t>10290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ZAPREŠIĆ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0844AB26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290C7A11" w14:textId="4D667824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2.940,00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6F1BE4C7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EB3AB0D" w14:textId="1C248F1F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2.940,00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4193503C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27E59B21" w14:textId="4B79DB92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352E25F8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68330EBE" w14:textId="258F12A5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48696F00" w14:textId="09C97023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36.</w:t>
            </w:r>
          </w:p>
        </w:tc>
        <w:tc>
          <w:tcPr>
            <w:tcW w:w="755" w:type="pct"/>
          </w:tcPr>
          <w:p w:rsidR="00446C0B" w:rsidP="00446C0B" w:rsidRDefault="00446C0B" w14:paraId="0FDF96E1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0FD43B87" w14:textId="0FABF701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KEDO</w:t>
            </w:r>
            <w:r>
              <w:rPr>
                <w:spacing w:val="9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446C0B" w:rsidP="00446C0B" w:rsidRDefault="00446C0B" w14:paraId="532F9CDB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5BFC6C6E" w14:textId="64A15FF0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31707617036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7DD88F40" w14:textId="1DEA66FC">
            <w:pPr>
              <w:pStyle w:val="TableParagraph"/>
              <w:spacing w:before="66"/>
              <w:ind w:left="31"/>
              <w:rPr>
                <w:w w:val="95"/>
                <w:sz w:val="17"/>
              </w:rPr>
            </w:pPr>
            <w:r>
              <w:rPr>
                <w:spacing w:val="-2"/>
                <w:sz w:val="17"/>
              </w:rPr>
              <w:t xml:space="preserve">ZAGREBAČKA </w:t>
            </w:r>
            <w:r>
              <w:rPr>
                <w:spacing w:val="-1"/>
                <w:sz w:val="17"/>
              </w:rPr>
              <w:t>CESTA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z w:val="17"/>
              </w:rPr>
              <w:t>134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10000,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447DA17F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77FC7B8A" w14:textId="22A957B6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44.742,91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55969B09" w14:textId="77777777">
            <w:pPr>
              <w:pStyle w:val="TableParagraph"/>
              <w:rPr>
                <w:sz w:val="15"/>
              </w:rPr>
            </w:pPr>
          </w:p>
          <w:p w:rsidR="00446C0B" w:rsidP="00446C0B" w:rsidRDefault="00446C0B" w14:paraId="2C1C4F8D" w14:textId="0DC691C6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44.742,91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15D302D1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327BA04B" w14:textId="5B1FD401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790361E3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6DF6FF25" w14:textId="57125951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38.</w:t>
            </w:r>
          </w:p>
        </w:tc>
        <w:tc>
          <w:tcPr>
            <w:tcW w:w="755" w:type="pct"/>
          </w:tcPr>
          <w:p w:rsidR="00446C0B" w:rsidP="00446C0B" w:rsidRDefault="00446C0B" w14:paraId="37A728F3" w14:textId="2EB1B058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w w:val="95"/>
                <w:sz w:val="17"/>
              </w:rPr>
              <w:t>LORENČIĆ</w:t>
            </w:r>
            <w:r>
              <w:rPr>
                <w:spacing w:val="12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CROATIA</w:t>
            </w:r>
            <w:r>
              <w:rPr>
                <w:spacing w:val="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d.o.o</w:t>
            </w:r>
          </w:p>
        </w:tc>
        <w:tc>
          <w:tcPr>
            <w:tcW w:w="592" w:type="pct"/>
          </w:tcPr>
          <w:p w:rsidR="00446C0B" w:rsidP="00446C0B" w:rsidRDefault="00446C0B" w14:paraId="22DACB85" w14:textId="71C6DA56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97308715020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3EBE6D9B" w14:textId="74B3022F">
            <w:pPr>
              <w:pStyle w:val="TableParagraph"/>
              <w:spacing w:before="66"/>
              <w:ind w:left="31"/>
              <w:rPr>
                <w:sz w:val="17"/>
              </w:rPr>
            </w:pPr>
            <w:r>
              <w:rPr>
                <w:sz w:val="17"/>
              </w:rPr>
              <w:t>Bani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96 10010,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ZAGREB-SLOBOŠTINA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2A7FA74E" w14:textId="1267C97A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2.764,26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7E42268F" w14:textId="32A8FF4C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2.764,26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1856E65F" w14:textId="77777777">
            <w:pPr>
              <w:pStyle w:val="TableParagraph"/>
              <w:rPr>
                <w:sz w:val="18"/>
              </w:rPr>
            </w:pPr>
          </w:p>
          <w:p w:rsidR="00446C0B" w:rsidP="00446C0B" w:rsidRDefault="00446C0B" w14:paraId="2DA93060" w14:textId="58D0833B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446C0B" w:rsidTr="00446C0B" w14:paraId="6BEB16D8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446C0B" w:rsidP="00446C0B" w:rsidRDefault="00446C0B" w14:paraId="4B8FD01E" w14:textId="0C10A505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43.</w:t>
            </w:r>
          </w:p>
        </w:tc>
        <w:tc>
          <w:tcPr>
            <w:tcW w:w="755" w:type="pct"/>
          </w:tcPr>
          <w:p w:rsidR="00446C0B" w:rsidP="00446C0B" w:rsidRDefault="00446C0B" w14:paraId="5B88DF41" w14:textId="77777777">
            <w:pPr>
              <w:pStyle w:val="TableParagraph"/>
              <w:spacing w:line="131" w:lineRule="exact"/>
              <w:ind w:left="31"/>
              <w:rPr>
                <w:sz w:val="17"/>
              </w:rPr>
            </w:pPr>
            <w:r>
              <w:rPr>
                <w:sz w:val="17"/>
              </w:rPr>
              <w:t>MINISTARSTVO</w:t>
            </w:r>
          </w:p>
          <w:p w:rsidR="00446C0B" w:rsidP="00446C0B" w:rsidRDefault="00446C0B" w14:paraId="672FE789" w14:textId="2CE9A997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FINANCIJA,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POREZNA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UPRAVA</w:t>
            </w:r>
          </w:p>
        </w:tc>
        <w:tc>
          <w:tcPr>
            <w:tcW w:w="592" w:type="pct"/>
          </w:tcPr>
          <w:p w:rsidR="00446C0B" w:rsidP="00446C0B" w:rsidRDefault="00446C0B" w14:paraId="33D26E67" w14:textId="1B1BCBB1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18683136487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446C0B" w:rsidP="00446C0B" w:rsidRDefault="00446C0B" w14:paraId="2AE23405" w14:textId="146203DE">
            <w:pPr>
              <w:pStyle w:val="TableParagraph"/>
              <w:spacing w:line="131" w:lineRule="exact"/>
              <w:ind w:left="31"/>
              <w:rPr>
                <w:w w:val="95"/>
                <w:sz w:val="17"/>
              </w:rPr>
            </w:pPr>
            <w:r>
              <w:rPr>
                <w:w w:val="90"/>
                <w:sz w:val="17"/>
              </w:rPr>
              <w:t>Katančićeva</w:t>
            </w:r>
            <w:r>
              <w:rPr>
                <w:spacing w:val="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5,</w:t>
            </w:r>
            <w:r>
              <w:rPr>
                <w:spacing w:val="10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10</w:t>
            </w:r>
            <w:r>
              <w:rPr>
                <w:spacing w:val="7"/>
                <w:w w:val="90"/>
                <w:sz w:val="17"/>
              </w:rPr>
              <w:t xml:space="preserve"> </w:t>
            </w:r>
            <w:r>
              <w:rPr>
                <w:w w:val="90"/>
                <w:sz w:val="17"/>
              </w:rPr>
              <w:t>000</w:t>
            </w:r>
            <w:r>
              <w:rPr>
                <w:spacing w:val="-40"/>
                <w:w w:val="90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446C0B" w:rsidP="00446C0B" w:rsidRDefault="00446C0B" w14:paraId="42F26C0C" w14:textId="0F3B28D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23.759,74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446C0B" w:rsidP="00446C0B" w:rsidRDefault="00446C0B" w14:paraId="6927E618" w14:textId="6B9A03F0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23.759,74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446C0B" w:rsidP="00446C0B" w:rsidRDefault="00446C0B" w14:paraId="06723E87" w14:textId="0E95ED80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(19.843,62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EUR)</w:t>
            </w:r>
          </w:p>
        </w:tc>
      </w:tr>
      <w:tr w:rsidR="00993F09" w:rsidTr="00446C0B" w14:paraId="612039C7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0803BE7E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12AFA06C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76AA0EFF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750E3C94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3E36E1FE" w14:textId="77777777">
            <w:pPr>
              <w:pStyle w:val="TableParagraph"/>
              <w:spacing w:before="4"/>
            </w:pPr>
          </w:p>
          <w:p w:rsidR="00993F09" w:rsidP="00993F09" w:rsidRDefault="00993F09" w14:paraId="0FC257B5" w14:textId="5A889A39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48.</w:t>
            </w:r>
          </w:p>
        </w:tc>
        <w:tc>
          <w:tcPr>
            <w:tcW w:w="755" w:type="pct"/>
          </w:tcPr>
          <w:p w:rsidRPr="00C90BA4" w:rsidR="00993F09" w:rsidP="00993F09" w:rsidRDefault="00993F09" w14:paraId="45916B73" w14:textId="77777777">
            <w:pPr>
              <w:pStyle w:val="Naslov1"/>
              <w:outlineLvl w:val="0"/>
              <w:rPr>
                <w:rFonts w:ascii="Arial" w:hAnsi="Arial" w:cs="Arial"/>
                <w:b w:val="false"/>
                <w:bCs w:val="false"/>
                <w:spacing w:val="-45"/>
                <w:sz w:val="20"/>
                <w:szCs w:val="20"/>
              </w:rPr>
            </w:pPr>
            <w:r w:rsidRPr="00C90BA4">
              <w:rPr>
                <w:rFonts w:ascii="Arial" w:hAnsi="Arial" w:cs="Arial"/>
                <w:b w:val="false"/>
                <w:bCs w:val="false"/>
                <w:sz w:val="20"/>
                <w:szCs w:val="20"/>
              </w:rPr>
              <w:t>PERI</w:t>
            </w:r>
            <w:r w:rsidRPr="00C90BA4">
              <w:rPr>
                <w:rFonts w:ascii="Arial" w:hAnsi="Arial" w:cs="Arial"/>
                <w:b w:val="false"/>
                <w:bCs w:val="false"/>
                <w:spacing w:val="5"/>
                <w:sz w:val="20"/>
                <w:szCs w:val="20"/>
              </w:rPr>
              <w:t xml:space="preserve"> </w:t>
            </w:r>
            <w:r w:rsidRPr="00C90BA4">
              <w:rPr>
                <w:rFonts w:ascii="Arial" w:hAnsi="Arial" w:cs="Arial"/>
                <w:b w:val="false"/>
                <w:bCs w:val="false"/>
                <w:sz w:val="20"/>
                <w:szCs w:val="20"/>
              </w:rPr>
              <w:t>oplate</w:t>
            </w:r>
            <w:r w:rsidRPr="00C90BA4">
              <w:rPr>
                <w:rFonts w:ascii="Arial" w:hAnsi="Arial" w:cs="Arial"/>
                <w:b w:val="false"/>
                <w:bCs w:val="false"/>
                <w:spacing w:val="3"/>
                <w:sz w:val="20"/>
                <w:szCs w:val="20"/>
              </w:rPr>
              <w:t xml:space="preserve"> </w:t>
            </w:r>
            <w:r w:rsidRPr="00C90BA4">
              <w:rPr>
                <w:rFonts w:ascii="Arial" w:hAnsi="Arial" w:cs="Arial"/>
                <w:b w:val="false"/>
                <w:bCs w:val="false"/>
                <w:sz w:val="20"/>
                <w:szCs w:val="20"/>
              </w:rPr>
              <w:t>i</w:t>
            </w:r>
            <w:r w:rsidRPr="00C90BA4">
              <w:rPr>
                <w:rFonts w:ascii="Arial" w:hAnsi="Arial" w:cs="Arial"/>
                <w:b w:val="false"/>
                <w:bCs w:val="false"/>
                <w:spacing w:val="6"/>
                <w:sz w:val="20"/>
                <w:szCs w:val="20"/>
              </w:rPr>
              <w:t xml:space="preserve"> </w:t>
            </w:r>
            <w:r w:rsidRPr="00C90BA4">
              <w:rPr>
                <w:rFonts w:ascii="Arial" w:hAnsi="Arial" w:cs="Arial"/>
                <w:b w:val="false"/>
                <w:bCs w:val="false"/>
                <w:sz w:val="20"/>
                <w:szCs w:val="20"/>
              </w:rPr>
              <w:t>skele</w:t>
            </w:r>
            <w:r w:rsidRPr="00C90BA4">
              <w:rPr>
                <w:rFonts w:ascii="Arial" w:hAnsi="Arial" w:cs="Arial"/>
                <w:b w:val="false"/>
                <w:bCs w:val="false"/>
                <w:spacing w:val="3"/>
                <w:sz w:val="20"/>
                <w:szCs w:val="20"/>
              </w:rPr>
              <w:t xml:space="preserve"> </w:t>
            </w:r>
            <w:r w:rsidRPr="00C90BA4">
              <w:rPr>
                <w:rFonts w:ascii="Arial" w:hAnsi="Arial" w:cs="Arial"/>
                <w:b w:val="false"/>
                <w:bCs w:val="false"/>
                <w:sz w:val="20"/>
                <w:szCs w:val="20"/>
              </w:rPr>
              <w:t>d.o.o.</w:t>
            </w:r>
          </w:p>
          <w:p w:rsidRPr="00993F09" w:rsidR="00993F09" w:rsidP="00993F09" w:rsidRDefault="00993F09" w14:paraId="2DAB810A" w14:textId="4718AFC0">
            <w:pPr>
              <w:pStyle w:val="TableParagraph"/>
              <w:spacing w:line="131" w:lineRule="exact"/>
              <w:ind w:left="31"/>
              <w:rPr>
                <w:rFonts w:ascii="Arial" w:hAnsi="Arial" w:cs="Arial"/>
                <w:sz w:val="17"/>
              </w:rPr>
            </w:pPr>
            <w:r w:rsidRPr="00993F09">
              <w:rPr>
                <w:rFonts w:ascii="Arial" w:hAnsi="Arial" w:cs="Arial"/>
                <w:bCs/>
                <w:spacing w:val="1"/>
              </w:rPr>
              <w:t xml:space="preserve"> </w:t>
            </w:r>
          </w:p>
        </w:tc>
        <w:tc>
          <w:tcPr>
            <w:tcW w:w="592" w:type="pct"/>
          </w:tcPr>
          <w:p w:rsidRPr="0092641E" w:rsidR="00993F09" w:rsidP="00993F09" w:rsidRDefault="00993F09" w14:paraId="569902F2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4712CF83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37AFA703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68A6F06F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6762C410" w14:textId="77777777">
            <w:pPr>
              <w:pStyle w:val="TableParagraph"/>
              <w:spacing w:before="4"/>
            </w:pPr>
          </w:p>
          <w:p w:rsidR="00993F09" w:rsidP="00993F09" w:rsidRDefault="00993F09" w14:paraId="27821EA5" w14:textId="53088FAD">
            <w:pPr>
              <w:pStyle w:val="TableParagraph"/>
              <w:rPr>
                <w:sz w:val="17"/>
              </w:rPr>
            </w:pPr>
            <w:r w:rsidRPr="0092641E">
              <w:rPr>
                <w:sz w:val="17"/>
              </w:rPr>
              <w:t>31650405172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Pr="0092641E" w:rsidR="00993F09" w:rsidP="00993F09" w:rsidRDefault="00993F09" w14:paraId="0A7CAEFA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6C51591A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07D421B3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701D8F30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390B295C" w14:textId="77777777">
            <w:pPr>
              <w:pStyle w:val="TableParagraph"/>
              <w:spacing w:before="150"/>
              <w:ind w:left="31"/>
              <w:rPr>
                <w:sz w:val="17"/>
              </w:rPr>
            </w:pPr>
            <w:r w:rsidRPr="0092641E">
              <w:rPr>
                <w:w w:val="95"/>
                <w:sz w:val="17"/>
              </w:rPr>
              <w:t>BANJAVČIĆEVA</w:t>
            </w:r>
            <w:r w:rsidRPr="0092641E">
              <w:rPr>
                <w:spacing w:val="1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13</w:t>
            </w:r>
          </w:p>
          <w:p w:rsidR="00993F09" w:rsidP="00993F09" w:rsidRDefault="00993F09" w14:paraId="45DE7AC1" w14:textId="7C3E9140">
            <w:pPr>
              <w:pStyle w:val="TableParagraph"/>
              <w:spacing w:line="131" w:lineRule="exact"/>
              <w:ind w:left="31"/>
              <w:rPr>
                <w:w w:val="90"/>
                <w:sz w:val="17"/>
              </w:rPr>
            </w:pPr>
            <w:r w:rsidRPr="0092641E">
              <w:rPr>
                <w:rFonts w:ascii="Microsoft Sans Serif"/>
                <w:spacing w:val="-41"/>
                <w:w w:val="101"/>
                <w:sz w:val="15"/>
              </w:rPr>
              <w:t xml:space="preserve"> </w:t>
            </w:r>
            <w:r w:rsidRPr="0092641E">
              <w:rPr>
                <w:sz w:val="17"/>
              </w:rPr>
              <w:t>10000,</w:t>
            </w:r>
            <w:r w:rsidRPr="0092641E">
              <w:rPr>
                <w:spacing w:val="7"/>
                <w:sz w:val="17"/>
              </w:rPr>
              <w:t xml:space="preserve"> </w:t>
            </w:r>
            <w:r w:rsidRPr="0092641E"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Pr="0092641E" w:rsidR="00993F09" w:rsidP="00993F09" w:rsidRDefault="00993F09" w14:paraId="0757347F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3785A382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1CDE94FC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22064A76" w14:textId="77777777">
            <w:pPr>
              <w:pStyle w:val="TableParagraph"/>
              <w:rPr>
                <w:sz w:val="18"/>
              </w:rPr>
            </w:pPr>
          </w:p>
          <w:p w:rsidRPr="0092641E" w:rsidR="00993F09" w:rsidP="00993F09" w:rsidRDefault="00993F09" w14:paraId="66634C35" w14:textId="77777777">
            <w:pPr>
              <w:pStyle w:val="TableParagraph"/>
              <w:spacing w:before="4"/>
            </w:pPr>
          </w:p>
          <w:p w:rsidR="00993F09" w:rsidP="00993F09" w:rsidRDefault="00993F09" w14:paraId="03181DA7" w14:textId="0A6F8811">
            <w:pPr>
              <w:pStyle w:val="TableParagraph"/>
              <w:rPr>
                <w:sz w:val="17"/>
              </w:rPr>
            </w:pPr>
            <w:r w:rsidRPr="0092641E">
              <w:rPr>
                <w:sz w:val="17"/>
              </w:rPr>
              <w:t>34.594,54</w:t>
            </w:r>
            <w:r w:rsidRPr="0092641E">
              <w:rPr>
                <w:spacing w:val="2"/>
                <w:sz w:val="17"/>
              </w:rPr>
              <w:t xml:space="preserve"> </w:t>
            </w:r>
            <w:r w:rsidRPr="0092641E"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Pr="0092641E" w:rsidR="00993F09" w:rsidP="00993F09" w:rsidRDefault="00993F09" w14:paraId="73C39C7C" w14:textId="77777777">
            <w:pPr>
              <w:pStyle w:val="TableParagraph"/>
              <w:spacing w:before="8"/>
              <w:rPr>
                <w:sz w:val="21"/>
              </w:rPr>
            </w:pPr>
          </w:p>
          <w:p w:rsidRPr="0092641E" w:rsidR="00993F09" w:rsidP="00993F09" w:rsidRDefault="00993F09" w14:paraId="3257369C" w14:textId="77777777">
            <w:pPr>
              <w:pStyle w:val="TableParagraph"/>
              <w:spacing w:before="1" w:line="261" w:lineRule="auto"/>
              <w:ind w:right="48"/>
              <w:rPr>
                <w:spacing w:val="5"/>
                <w:w w:val="95"/>
                <w:sz w:val="17"/>
              </w:rPr>
            </w:pPr>
            <w:r w:rsidRPr="0092641E">
              <w:rPr>
                <w:w w:val="95"/>
                <w:sz w:val="17"/>
              </w:rPr>
              <w:t>27.463.15</w:t>
            </w:r>
          </w:p>
          <w:p w:rsidRPr="0092641E" w:rsidR="00993F09" w:rsidP="00993F09" w:rsidRDefault="00993F09" w14:paraId="56D6D85C" w14:textId="099DE722">
            <w:pPr>
              <w:pStyle w:val="TableParagraph"/>
              <w:spacing w:before="1" w:line="261" w:lineRule="auto"/>
              <w:ind w:right="48"/>
              <w:rPr>
                <w:sz w:val="17"/>
              </w:rPr>
            </w:pPr>
            <w:r w:rsidRPr="0092641E">
              <w:rPr>
                <w:w w:val="95"/>
                <w:sz w:val="17"/>
              </w:rPr>
              <w:t>EUR</w:t>
            </w:r>
            <w:r w:rsidRPr="0092641E">
              <w:rPr>
                <w:spacing w:val="6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dužnik</w:t>
            </w:r>
            <w:r w:rsidRPr="0092641E">
              <w:rPr>
                <w:spacing w:val="-42"/>
                <w:w w:val="95"/>
                <w:sz w:val="17"/>
              </w:rPr>
              <w:t xml:space="preserve"> </w:t>
            </w:r>
            <w:r w:rsidR="00EF504D">
              <w:rPr>
                <w:sz w:val="17"/>
              </w:rPr>
              <w:t>priznaje /27.463,15</w:t>
            </w:r>
          </w:p>
          <w:p w:rsidR="00993F09" w:rsidP="00993F09" w:rsidRDefault="00993F09" w14:paraId="4F36337C" w14:textId="0B372B86">
            <w:pPr>
              <w:pStyle w:val="TableParagraph"/>
              <w:rPr>
                <w:sz w:val="17"/>
              </w:rPr>
            </w:pPr>
            <w:r w:rsidRPr="0092641E">
              <w:rPr>
                <w:sz w:val="17"/>
              </w:rPr>
              <w:t>EUR</w:t>
            </w:r>
            <w:r w:rsidRPr="0092641E">
              <w:rPr>
                <w:spacing w:val="9"/>
                <w:sz w:val="17"/>
              </w:rPr>
              <w:t xml:space="preserve"> </w:t>
            </w:r>
            <w:r w:rsidRPr="0092641E">
              <w:rPr>
                <w:sz w:val="17"/>
              </w:rPr>
              <w:t>povjerenik</w:t>
            </w:r>
            <w:r w:rsidRPr="0092641E">
              <w:rPr>
                <w:spacing w:val="11"/>
                <w:sz w:val="17"/>
              </w:rPr>
              <w:t xml:space="preserve"> </w:t>
            </w:r>
            <w:r w:rsidRPr="0092641E">
              <w:rPr>
                <w:sz w:val="17"/>
              </w:rPr>
              <w:t>priznaje</w:t>
            </w:r>
          </w:p>
        </w:tc>
        <w:tc>
          <w:tcPr>
            <w:tcW w:w="755" w:type="pct"/>
          </w:tcPr>
          <w:p w:rsidRPr="0092641E" w:rsidR="00993F09" w:rsidP="00993F09" w:rsidRDefault="00993F09" w14:paraId="5E8D6EF2" w14:textId="77777777">
            <w:pPr>
              <w:pStyle w:val="TableParagraph"/>
              <w:spacing w:before="143" w:line="261" w:lineRule="auto"/>
              <w:ind w:right="55"/>
              <w:rPr>
                <w:sz w:val="18"/>
              </w:rPr>
            </w:pPr>
          </w:p>
          <w:p w:rsidR="00993F09" w:rsidP="00993F09" w:rsidRDefault="00C90BA4" w14:paraId="45C1639E" w14:textId="3D6ABA79">
            <w:pPr>
              <w:pStyle w:val="TableParagraph"/>
              <w:rPr>
                <w:w w:val="95"/>
                <w:sz w:val="17"/>
              </w:rPr>
            </w:pPr>
            <w:r>
              <w:rPr>
                <w:w w:val="95"/>
                <w:sz w:val="17"/>
              </w:rPr>
              <w:t>da</w:t>
            </w:r>
            <w:r w:rsidR="006D2D87">
              <w:rPr>
                <w:w w:val="95"/>
                <w:sz w:val="17"/>
              </w:rPr>
              <w:t xml:space="preserve"> (</w:t>
            </w:r>
            <w:r w:rsidR="003A37B0">
              <w:rPr>
                <w:w w:val="95"/>
                <w:sz w:val="17"/>
              </w:rPr>
              <w:t xml:space="preserve">26.544,56 </w:t>
            </w:r>
            <w:r w:rsidR="006D2D87">
              <w:rPr>
                <w:w w:val="95"/>
                <w:sz w:val="17"/>
              </w:rPr>
              <w:t>€)</w:t>
            </w:r>
          </w:p>
          <w:p w:rsidR="006A4716" w:rsidP="00993F09" w:rsidRDefault="006A4716" w14:paraId="6D61EF24" w14:textId="718C5D49">
            <w:pPr>
              <w:pStyle w:val="TableParagraph"/>
              <w:rPr>
                <w:sz w:val="17"/>
              </w:rPr>
            </w:pPr>
            <w:r>
              <w:rPr>
                <w:w w:val="95"/>
                <w:sz w:val="17"/>
              </w:rPr>
              <w:t>(otklonjeno osporavanje od strane povjerenika za iznos od 210,58 €)</w:t>
            </w:r>
          </w:p>
        </w:tc>
      </w:tr>
      <w:tr w:rsidR="00993F09" w:rsidTr="00446C0B" w14:paraId="0BD60F56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371C4B2D" w14:textId="7E7E32E0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28B8BA69" w14:textId="537CD3E4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51.</w:t>
            </w:r>
          </w:p>
        </w:tc>
        <w:tc>
          <w:tcPr>
            <w:tcW w:w="755" w:type="pct"/>
          </w:tcPr>
          <w:p w:rsidR="00993F09" w:rsidP="00993F09" w:rsidRDefault="00993F09" w14:paraId="51D41D1E" w14:textId="76D9A3CC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PROJEKT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LUKSUZNI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STANOVI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j.d.o.o.</w:t>
            </w:r>
          </w:p>
        </w:tc>
        <w:tc>
          <w:tcPr>
            <w:tcW w:w="592" w:type="pct"/>
          </w:tcPr>
          <w:p w:rsidR="00993F09" w:rsidP="00993F09" w:rsidRDefault="00993F09" w14:paraId="166DBE60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516DF2F8" w14:textId="0B2D26B2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77349555219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993F09" w:rsidP="00993F09" w:rsidRDefault="00993F09" w14:paraId="020F0397" w14:textId="5E322885">
            <w:pPr>
              <w:pStyle w:val="TableParagraph"/>
              <w:rPr>
                <w:spacing w:val="-2"/>
                <w:sz w:val="17"/>
              </w:rPr>
            </w:pPr>
            <w:r>
              <w:rPr>
                <w:w w:val="95"/>
                <w:sz w:val="17"/>
              </w:rPr>
              <w:t>ZAGREB, Sisačka</w:t>
            </w:r>
            <w:r>
              <w:rPr>
                <w:spacing w:val="-42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IV.odvojak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18A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993F09" w:rsidP="00993F09" w:rsidRDefault="00993F09" w14:paraId="45495673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15097620" w14:textId="29865557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30.000,00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993F09" w:rsidP="00993F09" w:rsidRDefault="00993F09" w14:paraId="2184C319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27055AEF" w14:textId="7D3D5D69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30.000,00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993F09" w:rsidP="00993F09" w:rsidRDefault="00993F09" w14:paraId="3635825A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78B68F9F" w14:textId="3DD67E41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993F09" w:rsidTr="00446C0B" w14:paraId="03190F6C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43A733FF" w14:textId="19E8BB7A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68E6B3F8" w14:textId="008297C8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53.</w:t>
            </w:r>
          </w:p>
        </w:tc>
        <w:tc>
          <w:tcPr>
            <w:tcW w:w="755" w:type="pct"/>
          </w:tcPr>
          <w:p w:rsidR="00993F09" w:rsidP="00993F09" w:rsidRDefault="00993F09" w14:paraId="2D05747A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7593198A" w14:textId="4552353A">
            <w:pPr>
              <w:pStyle w:val="TableParagraph"/>
              <w:rPr>
                <w:sz w:val="15"/>
              </w:rPr>
            </w:pPr>
            <w:r>
              <w:rPr>
                <w:spacing w:val="-1"/>
                <w:sz w:val="17"/>
              </w:rPr>
              <w:t>RENDULIĆ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HRVOJE</w:t>
            </w:r>
          </w:p>
        </w:tc>
        <w:tc>
          <w:tcPr>
            <w:tcW w:w="592" w:type="pct"/>
          </w:tcPr>
          <w:p w:rsidR="00993F09" w:rsidP="00993F09" w:rsidRDefault="00993F09" w14:paraId="7DD0CD4B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2747CB48" w14:textId="4E60A8E3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58531460947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993F09" w:rsidP="00993F09" w:rsidRDefault="00993F09" w14:paraId="084E3E49" w14:textId="6D3BE301">
            <w:pPr>
              <w:pStyle w:val="TableParagraph"/>
              <w:spacing w:before="66"/>
              <w:ind w:left="31"/>
              <w:rPr>
                <w:w w:val="95"/>
                <w:sz w:val="17"/>
              </w:rPr>
            </w:pPr>
            <w:r>
              <w:rPr>
                <w:w w:val="95"/>
                <w:sz w:val="17"/>
              </w:rPr>
              <w:t>Bijenička</w:t>
            </w:r>
            <w:r>
              <w:rPr>
                <w:spacing w:val="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cesta</w:t>
            </w:r>
            <w:r>
              <w:rPr>
                <w:spacing w:val="3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146,</w:t>
            </w:r>
            <w:r>
              <w:rPr>
                <w:spacing w:val="-42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993F09" w:rsidP="00993F09" w:rsidRDefault="00993F09" w14:paraId="2D8095B3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3CB821AE" w14:textId="38FBC314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63.245,53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993F09" w:rsidP="00993F09" w:rsidRDefault="00993F09" w14:paraId="2D77A1F2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7EF0DBA9" w14:textId="618C85EC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63.245,53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993F09" w:rsidP="00993F09" w:rsidRDefault="00993F09" w14:paraId="66FA93BC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153CCB1E" w14:textId="36028DCE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(159.273,53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EUR)</w:t>
            </w:r>
          </w:p>
        </w:tc>
      </w:tr>
      <w:tr w:rsidR="00993F09" w:rsidTr="00446C0B" w14:paraId="18C08679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37D49B0E" w14:textId="3E4A3C5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4499162A" w14:textId="724D2B4B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54.</w:t>
            </w:r>
          </w:p>
        </w:tc>
        <w:tc>
          <w:tcPr>
            <w:tcW w:w="755" w:type="pct"/>
          </w:tcPr>
          <w:p w:rsidR="00993F09" w:rsidP="00993F09" w:rsidRDefault="00993F09" w14:paraId="1582D9D4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3FF41D07" w14:textId="57EB5DF9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RUMICA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USLUGE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993F09" w:rsidP="00993F09" w:rsidRDefault="00993F09" w14:paraId="7B810FFE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130A723B" w14:textId="214F6AC0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48694285341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993F09" w:rsidP="00993F09" w:rsidRDefault="00993F09" w14:paraId="7EBF1BBE" w14:textId="77777777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z w:val="17"/>
              </w:rPr>
              <w:t>TOMISLAVA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PAVLEKA</w:t>
            </w:r>
          </w:p>
          <w:p w:rsidR="00993F09" w:rsidP="00993F09" w:rsidRDefault="00993F09" w14:paraId="12CD0F5D" w14:textId="0498399E">
            <w:pPr>
              <w:pStyle w:val="TableParagraph"/>
              <w:spacing w:before="66"/>
              <w:ind w:left="31"/>
              <w:rPr>
                <w:w w:val="95"/>
                <w:sz w:val="17"/>
              </w:rPr>
            </w:pPr>
            <w:r>
              <w:rPr>
                <w:sz w:val="17"/>
              </w:rPr>
              <w:t xml:space="preserve">18 </w:t>
            </w:r>
            <w:r>
              <w:rPr>
                <w:spacing w:val="-96"/>
                <w:sz w:val="17"/>
              </w:rPr>
              <w:t>1</w:t>
            </w:r>
            <w:r>
              <w:rPr>
                <w:spacing w:val="47"/>
                <w:sz w:val="17"/>
              </w:rPr>
              <w:t xml:space="preserve"> </w:t>
            </w:r>
            <w:r>
              <w:rPr>
                <w:sz w:val="17"/>
              </w:rPr>
              <w:t>0090,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ZAGREB-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z w:val="17"/>
              </w:rPr>
              <w:t>SUSEDGRAD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993F09" w:rsidP="00993F09" w:rsidRDefault="00993F09" w14:paraId="5EE723F6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5FD312AA" w14:textId="645B6BBB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7.682,32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993F09" w:rsidP="00993F09" w:rsidRDefault="00993F09" w14:paraId="2240DD32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3F7FE038" w14:textId="2D728F19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7.682,32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993F09" w:rsidP="00993F09" w:rsidRDefault="00993F09" w14:paraId="1EE873F2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297E3999" w14:textId="56B4D7CA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ne</w:t>
            </w:r>
          </w:p>
        </w:tc>
      </w:tr>
      <w:tr w:rsidR="00993F09" w:rsidTr="00446C0B" w14:paraId="10284AAD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01BFA468" w14:textId="721967D3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0097CA9A" w14:textId="3012C92D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60.</w:t>
            </w:r>
          </w:p>
        </w:tc>
        <w:tc>
          <w:tcPr>
            <w:tcW w:w="755" w:type="pct"/>
          </w:tcPr>
          <w:p w:rsidR="00993F09" w:rsidP="00993F09" w:rsidRDefault="00993F09" w14:paraId="5BBCA14F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5A441989" w14:textId="6E853BFF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TOI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TOI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993F09" w:rsidP="00993F09" w:rsidRDefault="00993F09" w14:paraId="085B9FD9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01948154" w14:textId="3E100533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73497369534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993F09" w:rsidP="00993F09" w:rsidRDefault="00993F09" w14:paraId="39322951" w14:textId="07A4464E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pacing w:val="-1"/>
                <w:sz w:val="17"/>
              </w:rPr>
              <w:t>KVINTIČKA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16,</w:t>
            </w:r>
            <w:r>
              <w:rPr>
                <w:spacing w:val="-8"/>
                <w:sz w:val="17"/>
              </w:rPr>
              <w:t xml:space="preserve"> </w:t>
            </w:r>
            <w:r>
              <w:rPr>
                <w:sz w:val="17"/>
              </w:rPr>
              <w:t>10000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993F09" w:rsidP="00993F09" w:rsidRDefault="00993F09" w14:paraId="4429CA78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5467CBF0" w14:textId="124936E9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2.948,00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993F09" w:rsidP="00993F09" w:rsidRDefault="00993F09" w14:paraId="1DCC4FE7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2D078E61" w14:textId="422220CB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2.948,00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993F09" w:rsidP="00993F09" w:rsidRDefault="00993F09" w14:paraId="3250D75A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0901334C" w14:textId="626255BC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993F09" w:rsidTr="00446C0B" w14:paraId="5E50EFFA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3B3E05BF" w14:textId="0D421F4A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77E9395F" w14:textId="556F4F52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62.</w:t>
            </w:r>
          </w:p>
        </w:tc>
        <w:tc>
          <w:tcPr>
            <w:tcW w:w="755" w:type="pct"/>
          </w:tcPr>
          <w:p w:rsidR="00993F09" w:rsidP="00993F09" w:rsidRDefault="00993F09" w14:paraId="2A42DBF3" w14:textId="77777777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z w:val="17"/>
              </w:rPr>
              <w:t>USTANOVA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ZA</w:t>
            </w:r>
          </w:p>
          <w:p w:rsidR="00993F09" w:rsidP="00993F09" w:rsidRDefault="00993F09" w14:paraId="494AEB45" w14:textId="61FCC6F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ZDRAVSTVENU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NJEGU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FIZIKALNE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TERAPIJE</w:t>
            </w:r>
          </w:p>
        </w:tc>
        <w:tc>
          <w:tcPr>
            <w:tcW w:w="592" w:type="pct"/>
          </w:tcPr>
          <w:p w:rsidR="00993F09" w:rsidP="00993F09" w:rsidRDefault="00993F09" w14:paraId="396A4C86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5A309659" w14:textId="3E067324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33917292211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993F09" w:rsidP="00993F09" w:rsidRDefault="00993F09" w14:paraId="1504BDD6" w14:textId="187C0A57">
            <w:pPr>
              <w:pStyle w:val="TableParagraph"/>
              <w:spacing w:line="159" w:lineRule="exact"/>
              <w:ind w:left="31"/>
              <w:rPr>
                <w:w w:val="95"/>
                <w:sz w:val="17"/>
              </w:rPr>
            </w:pPr>
            <w:r>
              <w:rPr>
                <w:sz w:val="17"/>
              </w:rPr>
              <w:t>Zagreb,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Prilaz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Gjure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Deželića</w:t>
            </w:r>
            <w:r>
              <w:rPr>
                <w:spacing w:val="-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62/1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993F09" w:rsidP="00993F09" w:rsidRDefault="00993F09" w14:paraId="69A57269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71F364A0" w14:textId="0B2318F0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13.000,00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993F09" w:rsidP="00993F09" w:rsidRDefault="00993F09" w14:paraId="5C806D27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21683C92" w14:textId="45E85353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13.000,00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993F09" w:rsidP="00993F09" w:rsidRDefault="00993F09" w14:paraId="7CD16F0A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16314B3B" w14:textId="099DD550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993F09" w:rsidTr="00446C0B" w14:paraId="5946E536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23911080" w14:textId="53634CCB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lastRenderedPageBreak/>
              <w:t>63.</w:t>
            </w:r>
          </w:p>
        </w:tc>
        <w:tc>
          <w:tcPr>
            <w:tcW w:w="755" w:type="pct"/>
          </w:tcPr>
          <w:p w:rsidR="00993F09" w:rsidP="00993F09" w:rsidRDefault="00993F09" w14:paraId="0F32D6FE" w14:textId="0530AECB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z w:val="17"/>
              </w:rPr>
              <w:t>VODOOPSKRBA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ODVODNJA</w:t>
            </w:r>
            <w:r>
              <w:rPr>
                <w:spacing w:val="11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993F09" w:rsidP="00993F09" w:rsidRDefault="00993F09" w14:paraId="2C6E959B" w14:textId="37AE50A7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83416546499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993F09" w:rsidP="00993F09" w:rsidRDefault="00993F09" w14:paraId="3558E545" w14:textId="77777777">
            <w:pPr>
              <w:pStyle w:val="TableParagraph"/>
              <w:spacing w:before="38"/>
              <w:ind w:left="31"/>
              <w:rPr>
                <w:sz w:val="17"/>
              </w:rPr>
            </w:pPr>
            <w:r>
              <w:rPr>
                <w:sz w:val="17"/>
              </w:rPr>
              <w:t>FOLNEGOVIĆEVA,</w:t>
            </w:r>
          </w:p>
          <w:p w:rsidR="00993F09" w:rsidP="00993F09" w:rsidRDefault="00993F09" w14:paraId="296E3227" w14:textId="2E60504C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rFonts w:ascii="Microsoft Sans Serif"/>
                <w:spacing w:val="-41"/>
                <w:w w:val="101"/>
                <w:sz w:val="15"/>
              </w:rPr>
              <w:t xml:space="preserve"> </w:t>
            </w:r>
            <w:r>
              <w:rPr>
                <w:sz w:val="17"/>
              </w:rPr>
              <w:t>10000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993F09" w:rsidP="00993F09" w:rsidRDefault="00993F09" w14:paraId="0386C9A7" w14:textId="3FF55158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9.223,18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993F09" w:rsidP="00993F09" w:rsidRDefault="00993F09" w14:paraId="64F2CA15" w14:textId="413E7FB9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9.223,18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993F09" w:rsidP="00993F09" w:rsidRDefault="00993F09" w14:paraId="15B6C57C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6C4512C7" w14:textId="1FC2E164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993F09" w:rsidTr="00446C0B" w14:paraId="666D3ABA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Pr="006866C0" w:rsidR="00993F09" w:rsidP="00993F09" w:rsidRDefault="00993F09" w14:paraId="50180A0A" w14:textId="3B61A5CA">
            <w:pPr>
              <w:pStyle w:val="TableParagraph"/>
              <w:rPr>
                <w:b/>
                <w:bCs/>
                <w:sz w:val="15"/>
              </w:rPr>
            </w:pPr>
            <w:r w:rsidRPr="006866C0">
              <w:rPr>
                <w:b/>
                <w:bCs/>
                <w:sz w:val="17"/>
              </w:rPr>
              <w:t>66.</w:t>
            </w:r>
          </w:p>
        </w:tc>
        <w:tc>
          <w:tcPr>
            <w:tcW w:w="755" w:type="pct"/>
          </w:tcPr>
          <w:p w:rsidRPr="006866C0" w:rsidR="00993F09" w:rsidP="00993F09" w:rsidRDefault="00993F09" w14:paraId="4545EEE2" w14:textId="1A2B192B">
            <w:pPr>
              <w:pStyle w:val="TableParagraph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ZAGREBAČKA BANKA d.d.</w:t>
            </w:r>
          </w:p>
        </w:tc>
        <w:tc>
          <w:tcPr>
            <w:tcW w:w="592" w:type="pct"/>
          </w:tcPr>
          <w:p w:rsidRPr="006866C0" w:rsidR="00993F09" w:rsidP="00993F09" w:rsidRDefault="00993F09" w14:paraId="26EA385C" w14:textId="7CE776E1">
            <w:pPr>
              <w:pStyle w:val="TableParagraph"/>
              <w:rPr>
                <w:b/>
                <w:bCs/>
                <w:sz w:val="15"/>
              </w:rPr>
            </w:pPr>
            <w:r w:rsidRPr="006866C0">
              <w:rPr>
                <w:b/>
                <w:bCs/>
                <w:sz w:val="17"/>
              </w:rPr>
              <w:t>92963223473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Pr="006866C0" w:rsidR="00993F09" w:rsidP="00993F09" w:rsidRDefault="00993F09" w14:paraId="0280D640" w14:textId="56C88FDF">
            <w:pPr>
              <w:pStyle w:val="TableParagraph"/>
              <w:spacing w:line="159" w:lineRule="exact"/>
              <w:ind w:left="31"/>
              <w:rPr>
                <w:b/>
                <w:bCs/>
                <w:w w:val="95"/>
                <w:sz w:val="17"/>
              </w:rPr>
            </w:pPr>
            <w:r w:rsidRPr="006866C0">
              <w:rPr>
                <w:b/>
                <w:bCs/>
                <w:w w:val="90"/>
                <w:sz w:val="17"/>
              </w:rPr>
              <w:t>Trg</w:t>
            </w:r>
            <w:r w:rsidRPr="006866C0">
              <w:rPr>
                <w:b/>
                <w:bCs/>
                <w:spacing w:val="15"/>
                <w:w w:val="90"/>
                <w:sz w:val="17"/>
              </w:rPr>
              <w:t xml:space="preserve"> </w:t>
            </w:r>
            <w:r w:rsidRPr="006866C0">
              <w:rPr>
                <w:b/>
                <w:bCs/>
                <w:w w:val="90"/>
                <w:sz w:val="17"/>
              </w:rPr>
              <w:t>bana</w:t>
            </w:r>
            <w:r w:rsidRPr="006866C0">
              <w:rPr>
                <w:b/>
                <w:bCs/>
                <w:spacing w:val="16"/>
                <w:w w:val="90"/>
                <w:sz w:val="17"/>
              </w:rPr>
              <w:t xml:space="preserve"> </w:t>
            </w:r>
            <w:r w:rsidRPr="006866C0">
              <w:rPr>
                <w:b/>
                <w:bCs/>
                <w:w w:val="90"/>
                <w:sz w:val="17"/>
              </w:rPr>
              <w:t>Josipa</w:t>
            </w:r>
            <w:r w:rsidRPr="006866C0">
              <w:rPr>
                <w:b/>
                <w:bCs/>
                <w:spacing w:val="16"/>
                <w:w w:val="90"/>
                <w:sz w:val="17"/>
              </w:rPr>
              <w:t xml:space="preserve"> </w:t>
            </w:r>
            <w:r w:rsidRPr="006866C0">
              <w:rPr>
                <w:b/>
                <w:bCs/>
                <w:w w:val="90"/>
                <w:sz w:val="17"/>
              </w:rPr>
              <w:t>Jelačića</w:t>
            </w:r>
            <w:r w:rsidRPr="006866C0">
              <w:rPr>
                <w:b/>
                <w:bCs/>
                <w:spacing w:val="-39"/>
                <w:w w:val="90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10,</w:t>
            </w:r>
            <w:r w:rsidRPr="006866C0">
              <w:rPr>
                <w:b/>
                <w:bCs/>
                <w:spacing w:val="3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10000 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Pr="006866C0" w:rsidR="00993F09" w:rsidP="00993F09" w:rsidRDefault="00993F09" w14:paraId="23A80AE7" w14:textId="67443AD9">
            <w:pPr>
              <w:pStyle w:val="TableParagraph"/>
              <w:rPr>
                <w:b/>
                <w:bCs/>
                <w:sz w:val="15"/>
              </w:rPr>
            </w:pPr>
            <w:r w:rsidRPr="006866C0">
              <w:rPr>
                <w:b/>
                <w:bCs/>
                <w:sz w:val="17"/>
              </w:rPr>
              <w:t>69.270,93</w:t>
            </w:r>
            <w:r w:rsidRPr="006866C0">
              <w:rPr>
                <w:b/>
                <w:bCs/>
                <w:spacing w:val="2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EUR</w:t>
            </w:r>
          </w:p>
        </w:tc>
        <w:tc>
          <w:tcPr>
            <w:tcW w:w="646" w:type="pct"/>
          </w:tcPr>
          <w:p w:rsidRPr="006866C0" w:rsidR="00993F09" w:rsidP="00993F09" w:rsidRDefault="00993F09" w14:paraId="00B6F580" w14:textId="3F9272B2">
            <w:pPr>
              <w:pStyle w:val="TableParagraph"/>
              <w:rPr>
                <w:b/>
                <w:bCs/>
                <w:sz w:val="15"/>
              </w:rPr>
            </w:pPr>
            <w:r w:rsidRPr="006866C0">
              <w:rPr>
                <w:b/>
                <w:bCs/>
                <w:sz w:val="17"/>
              </w:rPr>
              <w:t>69.270,93</w:t>
            </w:r>
            <w:r w:rsidRPr="006866C0">
              <w:rPr>
                <w:b/>
                <w:bCs/>
                <w:spacing w:val="2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EUR</w:t>
            </w:r>
          </w:p>
        </w:tc>
        <w:tc>
          <w:tcPr>
            <w:tcW w:w="755" w:type="pct"/>
          </w:tcPr>
          <w:p w:rsidRPr="006866C0" w:rsidR="00993F09" w:rsidP="00993F09" w:rsidRDefault="00993F09" w14:paraId="189371E2" w14:textId="7046E4A9">
            <w:pPr>
              <w:pStyle w:val="TableParagraph"/>
              <w:rPr>
                <w:b/>
                <w:bCs/>
                <w:sz w:val="18"/>
              </w:rPr>
            </w:pPr>
            <w:r w:rsidRPr="006866C0">
              <w:rPr>
                <w:b/>
                <w:bCs/>
                <w:sz w:val="17"/>
              </w:rPr>
              <w:t>66.000,00</w:t>
            </w:r>
            <w:r w:rsidRPr="006866C0">
              <w:rPr>
                <w:b/>
                <w:bCs/>
                <w:spacing w:val="2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EUR</w:t>
            </w:r>
          </w:p>
        </w:tc>
      </w:tr>
      <w:tr w:rsidR="00993F09" w:rsidTr="00446C0B" w14:paraId="30F95473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6A1C2C9B" w14:textId="32F1BF94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4958B3E9" w14:textId="55E8183D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67.</w:t>
            </w:r>
          </w:p>
        </w:tc>
        <w:tc>
          <w:tcPr>
            <w:tcW w:w="755" w:type="pct"/>
          </w:tcPr>
          <w:p w:rsidR="00993F09" w:rsidP="00993F09" w:rsidRDefault="00993F09" w14:paraId="43F6C582" w14:textId="77777777">
            <w:pPr>
              <w:pStyle w:val="TableParagraph"/>
              <w:spacing w:before="66"/>
              <w:ind w:left="31"/>
              <w:rPr>
                <w:sz w:val="17"/>
              </w:rPr>
            </w:pPr>
            <w:r>
              <w:rPr>
                <w:sz w:val="17"/>
              </w:rPr>
              <w:t>ZAGREBAČKI</w:t>
            </w:r>
            <w:r>
              <w:rPr>
                <w:spacing w:val="-11"/>
                <w:sz w:val="17"/>
              </w:rPr>
              <w:t xml:space="preserve"> </w:t>
            </w:r>
            <w:r>
              <w:rPr>
                <w:sz w:val="17"/>
              </w:rPr>
              <w:t>HOLDING</w:t>
            </w:r>
          </w:p>
          <w:p w:rsidR="00993F09" w:rsidP="00993F09" w:rsidRDefault="00993F09" w14:paraId="6AFAC470" w14:textId="6D03F4E6">
            <w:pPr>
              <w:pStyle w:val="TableParagraph"/>
              <w:rPr>
                <w:w w:val="95"/>
                <w:sz w:val="17"/>
              </w:rPr>
            </w:pP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993F09" w:rsidP="00993F09" w:rsidRDefault="00993F09" w14:paraId="4BD7123E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314EF1E0" w14:textId="14E3A393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85584865987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993F09" w:rsidP="00993F09" w:rsidRDefault="00993F09" w14:paraId="3CA1FB83" w14:textId="7C070A14">
            <w:pPr>
              <w:pStyle w:val="TableParagraph"/>
              <w:spacing w:line="159" w:lineRule="exact"/>
              <w:ind w:left="31"/>
              <w:rPr>
                <w:w w:val="90"/>
                <w:sz w:val="17"/>
              </w:rPr>
            </w:pPr>
            <w:r>
              <w:rPr>
                <w:w w:val="95"/>
                <w:sz w:val="17"/>
              </w:rPr>
              <w:t>RADNIČKA 82,</w:t>
            </w:r>
            <w:r>
              <w:rPr>
                <w:spacing w:val="1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10000</w:t>
            </w:r>
            <w:r>
              <w:rPr>
                <w:spacing w:val="-42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993F09" w:rsidP="00993F09" w:rsidRDefault="00993F09" w14:paraId="351A8CA4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2D3AA1F7" w14:textId="56922E4B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1.370,04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993F09" w:rsidP="00993F09" w:rsidRDefault="00993F09" w14:paraId="4106CE5C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3D643E3F" w14:textId="3D277477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1.370,04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993F09" w:rsidP="00993F09" w:rsidRDefault="00993F09" w14:paraId="2DABD94A" w14:textId="77777777">
            <w:pPr>
              <w:pStyle w:val="TableParagraph"/>
              <w:rPr>
                <w:sz w:val="18"/>
              </w:rPr>
            </w:pPr>
          </w:p>
          <w:p w:rsidR="00993F09" w:rsidP="00993F09" w:rsidRDefault="00993F09" w14:paraId="2174FC6A" w14:textId="34BBC07A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ne</w:t>
            </w:r>
          </w:p>
        </w:tc>
      </w:tr>
      <w:tr w:rsidR="00993F09" w:rsidTr="00446C0B" w14:paraId="1D53ADBD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993F09" w:rsidP="00993F09" w:rsidRDefault="00993F09" w14:paraId="6B6558BD" w14:textId="210218CA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21916178" w14:textId="2A0A4791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68.</w:t>
            </w:r>
          </w:p>
        </w:tc>
        <w:tc>
          <w:tcPr>
            <w:tcW w:w="755" w:type="pct"/>
          </w:tcPr>
          <w:p w:rsidR="00993F09" w:rsidP="00993F09" w:rsidRDefault="00993F09" w14:paraId="676857B8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615506F8" w14:textId="28FA2A14">
            <w:pPr>
              <w:pStyle w:val="TableParagraph"/>
              <w:spacing w:before="66"/>
              <w:ind w:left="31"/>
              <w:rPr>
                <w:sz w:val="17"/>
              </w:rPr>
            </w:pPr>
            <w:r>
              <w:rPr>
                <w:sz w:val="17"/>
              </w:rPr>
              <w:t>CROATIA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BANKA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d.d.</w:t>
            </w:r>
          </w:p>
        </w:tc>
        <w:tc>
          <w:tcPr>
            <w:tcW w:w="592" w:type="pct"/>
          </w:tcPr>
          <w:p w:rsidR="00993F09" w:rsidP="00993F09" w:rsidRDefault="00993F09" w14:paraId="202CFAE3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15F948CA" w14:textId="78A1A416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32247795989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993F09" w:rsidP="00993F09" w:rsidRDefault="00993F09" w14:paraId="6C20E716" w14:textId="77777777">
            <w:pPr>
              <w:pStyle w:val="TableParagraph"/>
              <w:spacing w:line="159" w:lineRule="exact"/>
              <w:ind w:left="31"/>
              <w:rPr>
                <w:sz w:val="17"/>
              </w:rPr>
            </w:pPr>
            <w:r>
              <w:rPr>
                <w:sz w:val="17"/>
              </w:rPr>
              <w:t>Ulica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Roberta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Frangeša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</w:p>
          <w:p w:rsidR="00993F09" w:rsidP="00993F09" w:rsidRDefault="00993F09" w14:paraId="176A280E" w14:textId="454E2403">
            <w:pPr>
              <w:pStyle w:val="TableParagraph"/>
              <w:spacing w:line="159" w:lineRule="exact"/>
              <w:ind w:left="31"/>
              <w:rPr>
                <w:w w:val="95"/>
                <w:sz w:val="17"/>
              </w:rPr>
            </w:pPr>
            <w:r>
              <w:rPr>
                <w:spacing w:val="-1"/>
                <w:w w:val="95"/>
                <w:sz w:val="17"/>
              </w:rPr>
              <w:t>Mihanovića 9,</w:t>
            </w:r>
            <w:r>
              <w:rPr>
                <w:spacing w:val="-42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10000Zagreb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993F09" w:rsidP="00993F09" w:rsidRDefault="00993F09" w14:paraId="61C86C04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5E8F5D2D" w14:textId="60E4C8FE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24.153,82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993F09" w:rsidP="00993F09" w:rsidRDefault="00993F09" w14:paraId="43FF958F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3CF67B1D" w14:textId="3F196E42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24.153,82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993F09" w:rsidP="00993F09" w:rsidRDefault="00993F09" w14:paraId="4DA7B59D" w14:textId="77777777">
            <w:pPr>
              <w:pStyle w:val="TableParagraph"/>
              <w:rPr>
                <w:sz w:val="15"/>
              </w:rPr>
            </w:pPr>
          </w:p>
          <w:p w:rsidR="00993F09" w:rsidP="00993F09" w:rsidRDefault="00993F09" w14:paraId="39F70C8F" w14:textId="35EF277F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(23.800,00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EUR)</w:t>
            </w:r>
          </w:p>
        </w:tc>
      </w:tr>
      <w:tr w:rsidRPr="008B61CA" w:rsidR="00993F09" w:rsidTr="00446C0B" w14:paraId="06912585" w14:textId="77777777">
        <w:trPr>
          <w:gridAfter w:val="1"/>
          <w:wAfter w:w="635" w:type="pct"/>
          <w:trHeight w:val="2855"/>
        </w:trPr>
        <w:tc>
          <w:tcPr>
            <w:tcW w:w="267" w:type="pct"/>
          </w:tcPr>
          <w:p w:rsidRPr="008B61CA" w:rsidR="00993F09" w:rsidP="00993F09" w:rsidRDefault="00993F09" w14:paraId="69BE0575" w14:textId="77777777">
            <w:pPr>
              <w:pStyle w:val="TableParagraph"/>
              <w:spacing w:before="112"/>
              <w:ind w:right="214"/>
              <w:rPr>
                <w:sz w:val="17"/>
              </w:rPr>
            </w:pPr>
            <w:r w:rsidRPr="008B61CA">
              <w:rPr>
                <w:sz w:val="17"/>
              </w:rPr>
              <w:t>69.</w:t>
            </w:r>
          </w:p>
        </w:tc>
        <w:tc>
          <w:tcPr>
            <w:tcW w:w="755" w:type="pct"/>
          </w:tcPr>
          <w:p w:rsidRPr="008B61CA" w:rsidR="00993F09" w:rsidP="00993F09" w:rsidRDefault="00993F09" w14:paraId="39E43A29" w14:textId="77777777">
            <w:pPr>
              <w:pStyle w:val="TableParagraph"/>
              <w:spacing w:before="19"/>
              <w:ind w:left="31"/>
              <w:rPr>
                <w:sz w:val="17"/>
              </w:rPr>
            </w:pPr>
            <w:r w:rsidRPr="008B61CA">
              <w:rPr>
                <w:sz w:val="17"/>
              </w:rPr>
              <w:t>ERSTE&amp;STEIERMAERKISCHE BANK RAZLUČNO PRAVO - VJEROVNIK NAVEO DA OBZIROM DA DUŽNIK NIJE PODNIO PLAN RESTRUKTURIRANJA, RAZLUČNI VJEROVNIK</w:t>
            </w:r>
          </w:p>
          <w:p w:rsidRPr="008B61CA" w:rsidR="00993F09" w:rsidP="00993F09" w:rsidRDefault="00993F09" w14:paraId="03981CE0" w14:textId="77777777">
            <w:pPr>
              <w:pStyle w:val="TableParagraph"/>
              <w:spacing w:before="19"/>
              <w:ind w:left="31"/>
              <w:rPr>
                <w:sz w:val="17"/>
              </w:rPr>
            </w:pPr>
            <w:r w:rsidRPr="008B61CA">
              <w:rPr>
                <w:sz w:val="17"/>
              </w:rPr>
              <w:t>ĆE IZJAVU DATI NAKON PODNOŠENJA PLANA</w:t>
            </w:r>
          </w:p>
        </w:tc>
        <w:tc>
          <w:tcPr>
            <w:tcW w:w="592" w:type="pct"/>
          </w:tcPr>
          <w:p w:rsidRPr="008B61CA" w:rsidR="00993F09" w:rsidP="00993F09" w:rsidRDefault="00993F09" w14:paraId="7D987904" w14:textId="77777777">
            <w:pPr>
              <w:pStyle w:val="TableParagraph"/>
              <w:spacing w:before="112"/>
              <w:ind w:left="231" w:right="200"/>
              <w:jc w:val="center"/>
              <w:rPr>
                <w:sz w:val="17"/>
              </w:rPr>
            </w:pPr>
            <w:r w:rsidRPr="008B61CA">
              <w:rPr>
                <w:sz w:val="17"/>
              </w:rPr>
              <w:t>23057039320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Pr="008B61CA" w:rsidR="00993F09" w:rsidP="00993F09" w:rsidRDefault="00993F09" w14:paraId="5D677EC5" w14:textId="77777777">
            <w:pPr>
              <w:pStyle w:val="TableParagraph"/>
              <w:spacing w:before="1"/>
              <w:ind w:left="31"/>
              <w:rPr>
                <w:sz w:val="17"/>
              </w:rPr>
            </w:pPr>
          </w:p>
          <w:p w:rsidRPr="008B61CA" w:rsidR="00993F09" w:rsidP="00993F09" w:rsidRDefault="00993F09" w14:paraId="66773031" w14:textId="77777777">
            <w:pPr>
              <w:pStyle w:val="TableParagraph"/>
              <w:spacing w:before="1"/>
              <w:ind w:left="31"/>
              <w:rPr>
                <w:sz w:val="17"/>
              </w:rPr>
            </w:pPr>
          </w:p>
          <w:p w:rsidRPr="008B61CA" w:rsidR="00993F09" w:rsidP="00993F09" w:rsidRDefault="00993F09" w14:paraId="0580C5D6" w14:textId="77777777">
            <w:pPr>
              <w:pStyle w:val="TableParagraph"/>
              <w:spacing w:before="1"/>
              <w:ind w:left="31"/>
              <w:rPr>
                <w:sz w:val="17"/>
              </w:rPr>
            </w:pPr>
            <w:r w:rsidRPr="008B61CA">
              <w:rPr>
                <w:sz w:val="17"/>
              </w:rPr>
              <w:t>Jadranski trg 3A, 51000 Rijeka</w:t>
            </w:r>
          </w:p>
        </w:tc>
        <w:tc>
          <w:tcPr>
            <w:tcW w:w="1294" w:type="pct"/>
            <w:gridSpan w:val="2"/>
          </w:tcPr>
          <w:p w:rsidR="00993F09" w:rsidP="00993F09" w:rsidRDefault="00993F09" w14:paraId="32E55925" w14:textId="77777777">
            <w:pPr>
              <w:pStyle w:val="TableParagraph"/>
              <w:spacing w:before="18" w:line="261" w:lineRule="auto"/>
              <w:ind w:right="54"/>
              <w:rPr>
                <w:w w:val="95"/>
                <w:sz w:val="17"/>
              </w:rPr>
            </w:pPr>
          </w:p>
          <w:p w:rsidR="00993F09" w:rsidP="00993F09" w:rsidRDefault="00993F09" w14:paraId="58225524" w14:textId="77777777">
            <w:pPr>
              <w:pStyle w:val="TableParagraph"/>
              <w:spacing w:before="18" w:line="261" w:lineRule="auto"/>
              <w:ind w:right="54"/>
              <w:rPr>
                <w:w w:val="95"/>
                <w:sz w:val="17"/>
              </w:rPr>
            </w:pPr>
          </w:p>
          <w:p w:rsidR="00993F09" w:rsidP="00993F09" w:rsidRDefault="00993F09" w14:paraId="602DA2D5" w14:textId="77777777">
            <w:pPr>
              <w:pStyle w:val="TableParagraph"/>
              <w:spacing w:before="18" w:line="261" w:lineRule="auto"/>
              <w:ind w:right="54"/>
              <w:rPr>
                <w:w w:val="95"/>
                <w:sz w:val="17"/>
              </w:rPr>
            </w:pPr>
            <w:r>
              <w:rPr>
                <w:w w:val="95"/>
                <w:sz w:val="17"/>
              </w:rPr>
              <w:t xml:space="preserve">  ukupno prijavljeno 173.426,92 Eur</w:t>
            </w:r>
          </w:p>
          <w:p w:rsidRPr="008B61CA" w:rsidR="00685D02" w:rsidP="00993F09" w:rsidRDefault="00685D02" w14:paraId="131FD5BE" w14:textId="3183174C">
            <w:pPr>
              <w:pStyle w:val="TableParagraph"/>
              <w:spacing w:before="18" w:line="261" w:lineRule="auto"/>
              <w:ind w:right="54"/>
              <w:rPr>
                <w:sz w:val="17"/>
              </w:rPr>
            </w:pPr>
            <w:r>
              <w:rPr>
                <w:w w:val="95"/>
                <w:sz w:val="17"/>
              </w:rPr>
              <w:t xml:space="preserve"> priznato 173.426,92 €</w:t>
            </w:r>
          </w:p>
        </w:tc>
        <w:tc>
          <w:tcPr>
            <w:tcW w:w="755" w:type="pct"/>
          </w:tcPr>
          <w:p w:rsidR="00993F09" w:rsidP="0052548E" w:rsidRDefault="00993F09" w14:paraId="48B74F99" w14:textId="77777777">
            <w:pPr>
              <w:pStyle w:val="TableParagraph"/>
              <w:spacing w:before="18" w:line="261" w:lineRule="auto"/>
              <w:ind w:right="54"/>
              <w:rPr>
                <w:sz w:val="17"/>
              </w:rPr>
            </w:pPr>
          </w:p>
          <w:p w:rsidRPr="008B61CA" w:rsidR="00F22BB3" w:rsidP="0052548E" w:rsidRDefault="00F22BB3" w14:paraId="475798E3" w14:textId="4F46835F">
            <w:pPr>
              <w:pStyle w:val="TableParagraph"/>
              <w:spacing w:before="18" w:line="261" w:lineRule="auto"/>
              <w:ind w:right="54"/>
              <w:rPr>
                <w:sz w:val="17"/>
              </w:rPr>
            </w:pPr>
            <w:r>
              <w:rPr>
                <w:sz w:val="17"/>
              </w:rPr>
              <w:t xml:space="preserve">da </w:t>
            </w:r>
            <w:r w:rsidR="00382B43">
              <w:rPr>
                <w:sz w:val="17"/>
              </w:rPr>
              <w:t>(173.200,00 €)</w:t>
            </w:r>
          </w:p>
        </w:tc>
      </w:tr>
      <w:tr w:rsidRPr="008B61CA" w:rsidR="00993F09" w:rsidTr="00446C0B" w14:paraId="7198FF77" w14:textId="77777777">
        <w:trPr>
          <w:gridAfter w:val="1"/>
          <w:wAfter w:w="635" w:type="pct"/>
          <w:trHeight w:val="1723"/>
        </w:trPr>
        <w:tc>
          <w:tcPr>
            <w:tcW w:w="267" w:type="pct"/>
          </w:tcPr>
          <w:p w:rsidR="00993F09" w:rsidP="00993F09" w:rsidRDefault="00993F09" w14:paraId="6D01E6B6" w14:textId="77777777">
            <w:pPr>
              <w:pStyle w:val="TableParagraph"/>
              <w:ind w:right="214"/>
              <w:rPr>
                <w:sz w:val="17"/>
              </w:rPr>
            </w:pPr>
          </w:p>
          <w:p w:rsidRPr="008B61CA" w:rsidR="00993F09" w:rsidP="00993F09" w:rsidRDefault="00993F09" w14:paraId="30B406FA" w14:textId="158D6900">
            <w:pPr>
              <w:pStyle w:val="TableParagraph"/>
              <w:ind w:right="214"/>
              <w:rPr>
                <w:sz w:val="17"/>
              </w:rPr>
            </w:pPr>
            <w:r w:rsidRPr="008B61CA">
              <w:rPr>
                <w:sz w:val="17"/>
              </w:rPr>
              <w:t>70.</w:t>
            </w:r>
          </w:p>
        </w:tc>
        <w:tc>
          <w:tcPr>
            <w:tcW w:w="755" w:type="pct"/>
          </w:tcPr>
          <w:p w:rsidRPr="008B61CA" w:rsidR="00993F09" w:rsidP="00993F09" w:rsidRDefault="00993F09" w14:paraId="057C74D9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129B5C03" w14:textId="77777777">
            <w:pPr>
              <w:pStyle w:val="TableParagraph"/>
              <w:spacing w:before="151"/>
              <w:rPr>
                <w:sz w:val="17"/>
              </w:rPr>
            </w:pPr>
            <w:r w:rsidRPr="008B61CA">
              <w:rPr>
                <w:sz w:val="17"/>
              </w:rPr>
              <w:t>HRVATSKA</w:t>
            </w:r>
            <w:r w:rsidRPr="008B61CA">
              <w:rPr>
                <w:spacing w:val="11"/>
                <w:sz w:val="17"/>
              </w:rPr>
              <w:t xml:space="preserve"> </w:t>
            </w:r>
            <w:r w:rsidRPr="008B61CA">
              <w:rPr>
                <w:sz w:val="17"/>
              </w:rPr>
              <w:t>POŠTANSKA</w:t>
            </w:r>
          </w:p>
          <w:p w:rsidRPr="008B61CA" w:rsidR="00993F09" w:rsidP="00993F09" w:rsidRDefault="00993F09" w14:paraId="6D2594E3" w14:textId="77777777">
            <w:pPr>
              <w:pStyle w:val="TableParagraph"/>
              <w:spacing w:before="18"/>
              <w:ind w:left="31"/>
              <w:rPr>
                <w:sz w:val="17"/>
              </w:rPr>
            </w:pPr>
            <w:r w:rsidRPr="008B61CA">
              <w:rPr>
                <w:w w:val="95"/>
                <w:sz w:val="17"/>
              </w:rPr>
              <w:t>BANKA-Razlučno</w:t>
            </w:r>
            <w:r w:rsidRPr="008B61CA">
              <w:rPr>
                <w:spacing w:val="1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pravo-</w:t>
            </w:r>
            <w:r w:rsidRPr="008B61CA">
              <w:rPr>
                <w:spacing w:val="-42"/>
                <w:w w:val="95"/>
                <w:sz w:val="17"/>
              </w:rPr>
              <w:t xml:space="preserve"> </w:t>
            </w:r>
            <w:r w:rsidRPr="008B61CA">
              <w:rPr>
                <w:sz w:val="17"/>
              </w:rPr>
              <w:t>razlučni vjerovnik se ne</w:t>
            </w:r>
            <w:r w:rsidRPr="008B61CA">
              <w:rPr>
                <w:spacing w:val="1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odriče</w:t>
            </w:r>
            <w:r w:rsidRPr="008B61CA">
              <w:rPr>
                <w:spacing w:val="12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prava</w:t>
            </w:r>
            <w:r w:rsidRPr="008B61CA">
              <w:rPr>
                <w:spacing w:val="13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na</w:t>
            </w:r>
            <w:r w:rsidRPr="008B61CA">
              <w:rPr>
                <w:spacing w:val="12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odvojeno</w:t>
            </w:r>
            <w:r w:rsidRPr="008B61CA">
              <w:rPr>
                <w:spacing w:val="-41"/>
                <w:w w:val="95"/>
                <w:sz w:val="17"/>
              </w:rPr>
              <w:t xml:space="preserve"> </w:t>
            </w:r>
            <w:r w:rsidRPr="008B61CA">
              <w:rPr>
                <w:sz w:val="17"/>
              </w:rPr>
              <w:t>namirenje</w:t>
            </w:r>
            <w:r w:rsidRPr="008B61CA">
              <w:rPr>
                <w:spacing w:val="3"/>
                <w:sz w:val="17"/>
              </w:rPr>
              <w:t xml:space="preserve"> </w:t>
            </w:r>
            <w:r w:rsidRPr="008B61CA">
              <w:rPr>
                <w:sz w:val="17"/>
              </w:rPr>
              <w:t>I</w:t>
            </w:r>
            <w:r w:rsidRPr="008B61CA">
              <w:rPr>
                <w:spacing w:val="7"/>
                <w:sz w:val="17"/>
              </w:rPr>
              <w:t xml:space="preserve"> </w:t>
            </w:r>
            <w:r w:rsidRPr="008B61CA">
              <w:rPr>
                <w:sz w:val="17"/>
              </w:rPr>
              <w:t>ne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pristaje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na</w:t>
            </w:r>
            <w:r w:rsidRPr="008B61CA">
              <w:rPr>
                <w:spacing w:val="-44"/>
                <w:sz w:val="17"/>
              </w:rPr>
              <w:t xml:space="preserve"> </w:t>
            </w:r>
            <w:r w:rsidRPr="008B61CA">
              <w:rPr>
                <w:sz w:val="17"/>
              </w:rPr>
              <w:t>odgodu</w:t>
            </w:r>
          </w:p>
        </w:tc>
        <w:tc>
          <w:tcPr>
            <w:tcW w:w="592" w:type="pct"/>
          </w:tcPr>
          <w:p w:rsidRPr="008B61CA" w:rsidR="00993F09" w:rsidP="00993F09" w:rsidRDefault="00993F09" w14:paraId="55CDB256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4F3F8068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522DF696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4859CC68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38038B8C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7B0D448F" w14:textId="77777777">
            <w:pPr>
              <w:pStyle w:val="TableParagraph"/>
              <w:spacing w:before="7"/>
              <w:rPr>
                <w:sz w:val="23"/>
              </w:rPr>
            </w:pPr>
          </w:p>
          <w:p w:rsidRPr="008B61CA" w:rsidR="00993F09" w:rsidP="00993F09" w:rsidRDefault="00993F09" w14:paraId="470C25D3" w14:textId="77777777">
            <w:pPr>
              <w:pStyle w:val="TableParagraph"/>
              <w:ind w:left="231" w:right="208"/>
              <w:jc w:val="center"/>
              <w:rPr>
                <w:sz w:val="17"/>
              </w:rPr>
            </w:pPr>
            <w:r w:rsidRPr="008B61CA">
              <w:rPr>
                <w:sz w:val="17"/>
              </w:rPr>
              <w:t>87939104217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Pr="008B61CA" w:rsidR="00993F09" w:rsidP="00993F09" w:rsidRDefault="00993F09" w14:paraId="3813DD81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6D256D23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4FD8B84C" w14:textId="77777777">
            <w:pPr>
              <w:pStyle w:val="TableParagraph"/>
              <w:spacing w:before="4"/>
              <w:rPr>
                <w:sz w:val="14"/>
              </w:rPr>
            </w:pPr>
          </w:p>
          <w:p w:rsidRPr="008B61CA" w:rsidR="00993F09" w:rsidP="00993F09" w:rsidRDefault="00993F09" w14:paraId="48231AB1" w14:textId="77777777">
            <w:pPr>
              <w:pStyle w:val="TableParagraph"/>
              <w:spacing w:before="18"/>
              <w:ind w:left="31"/>
              <w:rPr>
                <w:sz w:val="17"/>
              </w:rPr>
            </w:pPr>
            <w:r w:rsidRPr="008B61CA">
              <w:rPr>
                <w:w w:val="95"/>
                <w:sz w:val="17"/>
              </w:rPr>
              <w:t>Jurišićeva</w:t>
            </w:r>
            <w:r w:rsidRPr="008B61CA">
              <w:rPr>
                <w:spacing w:val="14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ulica</w:t>
            </w:r>
            <w:r w:rsidRPr="008B61CA">
              <w:rPr>
                <w:spacing w:val="14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4,</w:t>
            </w:r>
            <w:r w:rsidRPr="008B61CA">
              <w:rPr>
                <w:spacing w:val="-41"/>
                <w:w w:val="95"/>
                <w:sz w:val="17"/>
              </w:rPr>
              <w:t xml:space="preserve"> </w:t>
            </w:r>
            <w:r w:rsidRPr="008B61CA">
              <w:rPr>
                <w:sz w:val="17"/>
              </w:rPr>
              <w:t>Zagreb</w:t>
            </w:r>
          </w:p>
        </w:tc>
        <w:tc>
          <w:tcPr>
            <w:tcW w:w="1294" w:type="pct"/>
            <w:gridSpan w:val="2"/>
            <w:tcBorders>
              <w:left w:val="single" w:color="000000" w:sz="18" w:space="0"/>
            </w:tcBorders>
          </w:tcPr>
          <w:p w:rsidRPr="008B61CA" w:rsidR="00993F09" w:rsidP="00993F09" w:rsidRDefault="00993F09" w14:paraId="05C3E566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47443F83" w14:textId="77777777">
            <w:pPr>
              <w:pStyle w:val="TableParagraph"/>
              <w:rPr>
                <w:sz w:val="18"/>
              </w:rPr>
            </w:pPr>
          </w:p>
          <w:p w:rsidRPr="008B61CA" w:rsidR="00993F09" w:rsidP="00993F09" w:rsidRDefault="00993F09" w14:paraId="20456D0B" w14:textId="77777777">
            <w:pPr>
              <w:pStyle w:val="TableParagraph"/>
              <w:spacing w:before="7"/>
              <w:rPr>
                <w:sz w:val="23"/>
              </w:rPr>
            </w:pPr>
          </w:p>
          <w:p w:rsidR="00993F09" w:rsidP="00993F09" w:rsidRDefault="001E1807" w14:paraId="6CCD757E" w14:textId="34A7F140">
            <w:pPr>
              <w:pStyle w:val="TableParagraph"/>
              <w:ind w:right="10"/>
              <w:jc w:val="center"/>
              <w:rPr>
                <w:sz w:val="17"/>
              </w:rPr>
            </w:pPr>
            <w:r>
              <w:rPr>
                <w:sz w:val="17"/>
              </w:rPr>
              <w:t xml:space="preserve">prijavljeno - </w:t>
            </w:r>
            <w:r w:rsidRPr="008B61CA" w:rsidR="00993F09">
              <w:rPr>
                <w:sz w:val="17"/>
              </w:rPr>
              <w:t>100.831,35</w:t>
            </w:r>
            <w:r w:rsidRPr="008B61CA" w:rsidR="00993F09">
              <w:rPr>
                <w:spacing w:val="1"/>
                <w:sz w:val="17"/>
              </w:rPr>
              <w:t xml:space="preserve"> </w:t>
            </w:r>
            <w:r w:rsidRPr="008B61CA" w:rsidR="00993F09">
              <w:rPr>
                <w:sz w:val="17"/>
              </w:rPr>
              <w:t>EUR</w:t>
            </w:r>
          </w:p>
          <w:p w:rsidRPr="008B61CA" w:rsidR="000621A4" w:rsidP="00993F09" w:rsidRDefault="000621A4" w14:paraId="2274FA6B" w14:textId="65F82CD5">
            <w:pPr>
              <w:pStyle w:val="TableParagraph"/>
              <w:ind w:right="10"/>
              <w:jc w:val="center"/>
              <w:rPr>
                <w:sz w:val="17"/>
              </w:rPr>
            </w:pPr>
            <w:r>
              <w:rPr>
                <w:sz w:val="17"/>
              </w:rPr>
              <w:t>priznato</w:t>
            </w:r>
            <w:r w:rsidR="00416549">
              <w:rPr>
                <w:sz w:val="17"/>
              </w:rPr>
              <w:t xml:space="preserve"> - </w:t>
            </w:r>
            <w:r>
              <w:rPr>
                <w:sz w:val="17"/>
              </w:rPr>
              <w:t xml:space="preserve"> </w:t>
            </w:r>
            <w:r w:rsidRPr="008B61CA">
              <w:rPr>
                <w:sz w:val="17"/>
              </w:rPr>
              <w:t>100.831,35</w:t>
            </w:r>
            <w:r>
              <w:rPr>
                <w:sz w:val="17"/>
              </w:rPr>
              <w:t xml:space="preserve"> €</w:t>
            </w:r>
          </w:p>
        </w:tc>
        <w:tc>
          <w:tcPr>
            <w:tcW w:w="755" w:type="pct"/>
          </w:tcPr>
          <w:p w:rsidR="00993F09" w:rsidP="00993F09" w:rsidRDefault="00993F09" w14:paraId="20A26800" w14:textId="77777777">
            <w:pPr>
              <w:pStyle w:val="TableParagraph"/>
              <w:ind w:right="9"/>
              <w:rPr>
                <w:w w:val="95"/>
                <w:sz w:val="17"/>
              </w:rPr>
            </w:pPr>
          </w:p>
          <w:p w:rsidR="000621A4" w:rsidP="00993F09" w:rsidRDefault="000621A4" w14:paraId="118DFC8C" w14:textId="77777777">
            <w:pPr>
              <w:pStyle w:val="TableParagraph"/>
              <w:ind w:right="9"/>
              <w:rPr>
                <w:w w:val="95"/>
                <w:sz w:val="17"/>
              </w:rPr>
            </w:pPr>
          </w:p>
          <w:p w:rsidRPr="008B61CA" w:rsidR="000621A4" w:rsidP="00993F09" w:rsidRDefault="000621A4" w14:paraId="4338B588" w14:textId="1E601144">
            <w:pPr>
              <w:pStyle w:val="TableParagraph"/>
              <w:ind w:right="9"/>
              <w:rPr>
                <w:sz w:val="17"/>
              </w:rPr>
            </w:pPr>
            <w:r>
              <w:rPr>
                <w:w w:val="95"/>
                <w:sz w:val="17"/>
              </w:rPr>
              <w:t>da (172.300,00 €)</w:t>
            </w:r>
          </w:p>
        </w:tc>
      </w:tr>
      <w:tr w:rsidR="00993F09" w:rsidTr="00446C0B" w14:paraId="320C1299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Pr="006866C0" w:rsidR="00993F09" w:rsidP="00993F09" w:rsidRDefault="00993F09" w14:paraId="1C9BE036" w14:textId="3C1B9562">
            <w:pPr>
              <w:pStyle w:val="TableParagraph"/>
              <w:rPr>
                <w:b/>
                <w:bCs/>
                <w:sz w:val="18"/>
              </w:rPr>
            </w:pPr>
          </w:p>
          <w:p w:rsidRPr="006866C0" w:rsidR="00993F09" w:rsidP="00993F09" w:rsidRDefault="00993F09" w14:paraId="5B3E3859" w14:textId="22F54B9D">
            <w:pPr>
              <w:pStyle w:val="TableParagraph"/>
              <w:rPr>
                <w:b/>
                <w:bCs/>
                <w:sz w:val="18"/>
              </w:rPr>
            </w:pPr>
            <w:r w:rsidRPr="006866C0">
              <w:rPr>
                <w:b/>
                <w:bCs/>
                <w:sz w:val="17"/>
              </w:rPr>
              <w:t>71.</w:t>
            </w:r>
          </w:p>
        </w:tc>
        <w:tc>
          <w:tcPr>
            <w:tcW w:w="755" w:type="pct"/>
          </w:tcPr>
          <w:p w:rsidRPr="006866C0" w:rsidR="00993F09" w:rsidP="00993F09" w:rsidRDefault="00993F09" w14:paraId="37629144" w14:textId="77777777">
            <w:pPr>
              <w:pStyle w:val="TableParagraph"/>
              <w:rPr>
                <w:b/>
                <w:bCs/>
                <w:sz w:val="18"/>
              </w:rPr>
            </w:pPr>
          </w:p>
          <w:p w:rsidRPr="006866C0" w:rsidR="00993F09" w:rsidP="00993F09" w:rsidRDefault="00993F09" w14:paraId="7D04A564" w14:textId="5B6B9F44">
            <w:pPr>
              <w:pStyle w:val="TableParagraph"/>
              <w:rPr>
                <w:b/>
                <w:bCs/>
                <w:sz w:val="18"/>
              </w:rPr>
            </w:pPr>
            <w:r w:rsidRPr="006866C0">
              <w:rPr>
                <w:b/>
                <w:bCs/>
                <w:sz w:val="17"/>
              </w:rPr>
              <w:t>ZAGREBAČKA</w:t>
            </w:r>
            <w:r w:rsidRPr="006866C0">
              <w:rPr>
                <w:b/>
                <w:bCs/>
                <w:spacing w:val="-8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BANKA</w:t>
            </w:r>
            <w:r w:rsidRPr="006866C0">
              <w:rPr>
                <w:b/>
                <w:bCs/>
                <w:spacing w:val="-7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d.d.</w:t>
            </w:r>
          </w:p>
        </w:tc>
        <w:tc>
          <w:tcPr>
            <w:tcW w:w="592" w:type="pct"/>
          </w:tcPr>
          <w:p w:rsidRPr="006866C0" w:rsidR="00993F09" w:rsidP="00993F09" w:rsidRDefault="00993F09" w14:paraId="4AC9CB12" w14:textId="77777777">
            <w:pPr>
              <w:pStyle w:val="TableParagraph"/>
              <w:rPr>
                <w:b/>
                <w:bCs/>
                <w:sz w:val="18"/>
              </w:rPr>
            </w:pPr>
          </w:p>
          <w:p w:rsidRPr="006866C0" w:rsidR="00993F09" w:rsidP="00993F09" w:rsidRDefault="00993F09" w14:paraId="3649DF38" w14:textId="3A804370">
            <w:pPr>
              <w:pStyle w:val="TableParagraph"/>
              <w:rPr>
                <w:b/>
                <w:bCs/>
                <w:sz w:val="18"/>
              </w:rPr>
            </w:pPr>
            <w:r w:rsidRPr="006866C0">
              <w:rPr>
                <w:b/>
                <w:bCs/>
                <w:sz w:val="17"/>
              </w:rPr>
              <w:t>92963223473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Pr="006866C0" w:rsidR="00993F09" w:rsidP="00993F09" w:rsidRDefault="00993F09" w14:paraId="4B0544C7" w14:textId="65A7E79E">
            <w:pPr>
              <w:pStyle w:val="TableParagraph"/>
              <w:rPr>
                <w:b/>
                <w:bCs/>
                <w:sz w:val="18"/>
              </w:rPr>
            </w:pPr>
            <w:r w:rsidRPr="006866C0">
              <w:rPr>
                <w:b/>
                <w:bCs/>
                <w:sz w:val="17"/>
              </w:rPr>
              <w:t>TRG</w:t>
            </w:r>
            <w:r w:rsidRPr="006866C0">
              <w:rPr>
                <w:b/>
                <w:bCs/>
                <w:spacing w:val="6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BANA</w:t>
            </w:r>
            <w:r w:rsidRPr="006866C0">
              <w:rPr>
                <w:b/>
                <w:bCs/>
                <w:spacing w:val="4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JOSIPA</w:t>
            </w:r>
            <w:r w:rsidRPr="006866C0">
              <w:rPr>
                <w:b/>
                <w:bCs/>
                <w:spacing w:val="1"/>
                <w:sz w:val="17"/>
              </w:rPr>
              <w:t xml:space="preserve"> </w:t>
            </w:r>
            <w:r w:rsidRPr="006866C0">
              <w:rPr>
                <w:b/>
                <w:bCs/>
                <w:w w:val="95"/>
                <w:sz w:val="17"/>
              </w:rPr>
              <w:t>JELAČIĆA 10,</w:t>
            </w:r>
            <w:r w:rsidRPr="006866C0">
              <w:rPr>
                <w:b/>
                <w:bCs/>
                <w:spacing w:val="1"/>
                <w:w w:val="95"/>
                <w:sz w:val="17"/>
              </w:rPr>
              <w:t xml:space="preserve"> </w:t>
            </w:r>
            <w:r w:rsidRPr="006866C0">
              <w:rPr>
                <w:b/>
                <w:bCs/>
                <w:w w:val="95"/>
                <w:sz w:val="17"/>
              </w:rPr>
              <w:t>10000,</w:t>
            </w:r>
            <w:r w:rsidRPr="006866C0">
              <w:rPr>
                <w:b/>
                <w:bCs/>
                <w:spacing w:val="-42"/>
                <w:w w:val="95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Pr="006866C0" w:rsidR="00993F09" w:rsidP="00993F09" w:rsidRDefault="00993F09" w14:paraId="756D809F" w14:textId="77777777">
            <w:pPr>
              <w:pStyle w:val="TableParagraph"/>
              <w:rPr>
                <w:b/>
                <w:bCs/>
                <w:sz w:val="18"/>
              </w:rPr>
            </w:pPr>
          </w:p>
          <w:p w:rsidRPr="006866C0" w:rsidR="00993F09" w:rsidP="00993F09" w:rsidRDefault="00993F09" w14:paraId="242C738A" w14:textId="04EC4701">
            <w:pPr>
              <w:pStyle w:val="TableParagraph"/>
              <w:rPr>
                <w:b/>
                <w:bCs/>
                <w:sz w:val="18"/>
              </w:rPr>
            </w:pPr>
            <w:r w:rsidRPr="006866C0">
              <w:rPr>
                <w:b/>
                <w:bCs/>
                <w:sz w:val="17"/>
              </w:rPr>
              <w:t>69.270,93</w:t>
            </w:r>
            <w:r w:rsidRPr="006866C0">
              <w:rPr>
                <w:b/>
                <w:bCs/>
                <w:spacing w:val="2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EUR</w:t>
            </w:r>
          </w:p>
        </w:tc>
        <w:tc>
          <w:tcPr>
            <w:tcW w:w="646" w:type="pct"/>
          </w:tcPr>
          <w:p w:rsidRPr="006866C0" w:rsidR="00993F09" w:rsidP="00993F09" w:rsidRDefault="00993F09" w14:paraId="776CB2EC" w14:textId="77777777">
            <w:pPr>
              <w:pStyle w:val="TableParagraph"/>
              <w:rPr>
                <w:b/>
                <w:bCs/>
                <w:sz w:val="18"/>
              </w:rPr>
            </w:pPr>
          </w:p>
          <w:p w:rsidRPr="006866C0" w:rsidR="00993F09" w:rsidP="00993F09" w:rsidRDefault="00993F09" w14:paraId="58594887" w14:textId="20190577">
            <w:pPr>
              <w:pStyle w:val="TableParagraph"/>
              <w:rPr>
                <w:b/>
                <w:bCs/>
                <w:sz w:val="18"/>
              </w:rPr>
            </w:pPr>
            <w:r w:rsidRPr="006866C0">
              <w:rPr>
                <w:b/>
                <w:bCs/>
                <w:sz w:val="17"/>
              </w:rPr>
              <w:t>69.270,93</w:t>
            </w:r>
            <w:r w:rsidRPr="006866C0">
              <w:rPr>
                <w:b/>
                <w:bCs/>
                <w:spacing w:val="2"/>
                <w:sz w:val="17"/>
              </w:rPr>
              <w:t xml:space="preserve"> </w:t>
            </w:r>
            <w:r w:rsidRPr="006866C0">
              <w:rPr>
                <w:b/>
                <w:bCs/>
                <w:sz w:val="17"/>
              </w:rPr>
              <w:t>EUR</w:t>
            </w:r>
          </w:p>
        </w:tc>
        <w:tc>
          <w:tcPr>
            <w:tcW w:w="755" w:type="pct"/>
          </w:tcPr>
          <w:p w:rsidRPr="006866C0" w:rsidR="00993F09" w:rsidP="00993F09" w:rsidRDefault="00993F09" w14:paraId="299E7D1F" w14:textId="5863B10B">
            <w:pPr>
              <w:pStyle w:val="TableParagraph"/>
              <w:rPr>
                <w:b/>
                <w:bCs/>
                <w:sz w:val="18"/>
              </w:rPr>
            </w:pPr>
            <w:r w:rsidRPr="006866C0">
              <w:rPr>
                <w:b/>
                <w:bCs/>
                <w:sz w:val="18"/>
              </w:rPr>
              <w:t>ISPITANA TRAŽBINA POD REDNIM BROJEM 66.</w:t>
            </w:r>
          </w:p>
        </w:tc>
      </w:tr>
      <w:tr w:rsidR="00A74896" w:rsidTr="00446C0B" w14:paraId="75FF4B21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Pr="008B61CA" w:rsidR="00A74896" w:rsidP="00A74896" w:rsidRDefault="00A74896" w14:paraId="7C4088AB" w14:textId="77777777">
            <w:pPr>
              <w:pStyle w:val="TableParagraph"/>
              <w:rPr>
                <w:sz w:val="18"/>
              </w:rPr>
            </w:pPr>
          </w:p>
          <w:p w:rsidRPr="008B61CA" w:rsidR="00A74896" w:rsidP="00A74896" w:rsidRDefault="00A74896" w14:paraId="52C7FBA9" w14:textId="77777777">
            <w:pPr>
              <w:pStyle w:val="TableParagraph"/>
              <w:rPr>
                <w:sz w:val="18"/>
              </w:rPr>
            </w:pPr>
          </w:p>
          <w:p w:rsidRPr="006866C0" w:rsidR="00A74896" w:rsidP="00A74896" w:rsidRDefault="00A74896" w14:paraId="73523FA7" w14:textId="5D0E5FD4">
            <w:pPr>
              <w:pStyle w:val="TableParagraph"/>
              <w:rPr>
                <w:b/>
                <w:bCs/>
                <w:sz w:val="18"/>
              </w:rPr>
            </w:pPr>
            <w:r w:rsidRPr="008B61CA">
              <w:rPr>
                <w:sz w:val="17"/>
              </w:rPr>
              <w:t>72.</w:t>
            </w:r>
          </w:p>
        </w:tc>
        <w:tc>
          <w:tcPr>
            <w:tcW w:w="755" w:type="pct"/>
          </w:tcPr>
          <w:p w:rsidRPr="008B61CA" w:rsidR="00A74896" w:rsidP="00A74896" w:rsidRDefault="00A74896" w14:paraId="0B7F3544" w14:textId="77777777">
            <w:pPr>
              <w:pStyle w:val="TableParagraph"/>
              <w:rPr>
                <w:sz w:val="18"/>
              </w:rPr>
            </w:pPr>
          </w:p>
          <w:p w:rsidRPr="008B61CA" w:rsidR="00A74896" w:rsidP="00A74896" w:rsidRDefault="00A74896" w14:paraId="2A2B1EBD" w14:textId="77777777">
            <w:pPr>
              <w:pStyle w:val="TableParagraph"/>
              <w:spacing w:before="8"/>
            </w:pPr>
          </w:p>
          <w:p w:rsidRPr="006866C0" w:rsidR="00A74896" w:rsidP="00B4500C" w:rsidRDefault="00A74896" w14:paraId="3560E693" w14:textId="64D56E1F">
            <w:pPr>
              <w:pStyle w:val="TableParagraph"/>
              <w:rPr>
                <w:b/>
                <w:bCs/>
                <w:sz w:val="18"/>
              </w:rPr>
            </w:pPr>
            <w:r w:rsidRPr="008B61CA">
              <w:rPr>
                <w:sz w:val="17"/>
              </w:rPr>
              <w:t>OTP</w:t>
            </w:r>
            <w:r w:rsidRPr="008B61CA">
              <w:rPr>
                <w:spacing w:val="2"/>
                <w:sz w:val="17"/>
              </w:rPr>
              <w:t xml:space="preserve"> </w:t>
            </w:r>
            <w:r w:rsidRPr="008B61CA">
              <w:rPr>
                <w:sz w:val="17"/>
              </w:rPr>
              <w:t>LEASING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d.d.</w:t>
            </w:r>
            <w:r w:rsidRPr="008B61CA">
              <w:rPr>
                <w:spacing w:val="5"/>
                <w:sz w:val="17"/>
              </w:rPr>
              <w:t xml:space="preserve"> </w:t>
            </w:r>
          </w:p>
        </w:tc>
        <w:tc>
          <w:tcPr>
            <w:tcW w:w="592" w:type="pct"/>
          </w:tcPr>
          <w:p w:rsidRPr="008B61CA" w:rsidR="00A74896" w:rsidP="00A74896" w:rsidRDefault="00A74896" w14:paraId="63D22164" w14:textId="77777777">
            <w:pPr>
              <w:pStyle w:val="TableParagraph"/>
              <w:rPr>
                <w:sz w:val="18"/>
              </w:rPr>
            </w:pPr>
          </w:p>
          <w:p w:rsidRPr="008B61CA" w:rsidR="00A74896" w:rsidP="00A74896" w:rsidRDefault="00A74896" w14:paraId="0F57F410" w14:textId="77777777">
            <w:pPr>
              <w:pStyle w:val="TableParagraph"/>
              <w:rPr>
                <w:sz w:val="18"/>
              </w:rPr>
            </w:pPr>
          </w:p>
          <w:p w:rsidRPr="006866C0" w:rsidR="00A74896" w:rsidP="00A74896" w:rsidRDefault="00A74896" w14:paraId="617A6772" w14:textId="3C3AD185">
            <w:pPr>
              <w:pStyle w:val="TableParagraph"/>
              <w:rPr>
                <w:b/>
                <w:bCs/>
                <w:sz w:val="18"/>
              </w:rPr>
            </w:pPr>
            <w:r w:rsidRPr="008B61CA">
              <w:rPr>
                <w:sz w:val="17"/>
              </w:rPr>
              <w:t>23780250353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Pr="008B61CA" w:rsidR="00A74896" w:rsidP="00A74896" w:rsidRDefault="00A74896" w14:paraId="3784AEA3" w14:textId="77777777">
            <w:pPr>
              <w:pStyle w:val="TableParagraph"/>
              <w:rPr>
                <w:sz w:val="18"/>
              </w:rPr>
            </w:pPr>
          </w:p>
          <w:p w:rsidRPr="008B61CA" w:rsidR="00A74896" w:rsidP="00A74896" w:rsidRDefault="00A74896" w14:paraId="782C7C74" w14:textId="77777777">
            <w:pPr>
              <w:pStyle w:val="TableParagraph"/>
              <w:spacing w:before="8"/>
            </w:pPr>
          </w:p>
          <w:p w:rsidRPr="008B61CA" w:rsidR="00A74896" w:rsidP="00A74896" w:rsidRDefault="00A74896" w14:paraId="5DAF54CA" w14:textId="77777777">
            <w:pPr>
              <w:pStyle w:val="TableParagraph"/>
              <w:ind w:left="31"/>
              <w:rPr>
                <w:sz w:val="17"/>
              </w:rPr>
            </w:pPr>
            <w:r w:rsidRPr="008B61CA">
              <w:rPr>
                <w:sz w:val="17"/>
              </w:rPr>
              <w:t>PETROVARADINSKA</w:t>
            </w:r>
            <w:r w:rsidRPr="008B61CA">
              <w:rPr>
                <w:spacing w:val="9"/>
                <w:sz w:val="17"/>
              </w:rPr>
              <w:t xml:space="preserve"> </w:t>
            </w:r>
            <w:r w:rsidRPr="008B61CA">
              <w:rPr>
                <w:sz w:val="17"/>
              </w:rPr>
              <w:t>1,</w:t>
            </w:r>
          </w:p>
          <w:p w:rsidRPr="006866C0" w:rsidR="00A74896" w:rsidP="00A74896" w:rsidRDefault="00A74896" w14:paraId="2FDF7CA5" w14:textId="2A54C3E4">
            <w:pPr>
              <w:pStyle w:val="TableParagraph"/>
              <w:rPr>
                <w:b/>
                <w:bCs/>
                <w:sz w:val="17"/>
              </w:rPr>
            </w:pPr>
            <w:r w:rsidRPr="008B61CA">
              <w:rPr>
                <w:sz w:val="17"/>
              </w:rPr>
              <w:t>10000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Pr="008B61CA" w:rsidR="00A74896" w:rsidP="00A74896" w:rsidRDefault="00A74896" w14:paraId="10EBDAFF" w14:textId="77777777">
            <w:pPr>
              <w:pStyle w:val="TableParagraph"/>
              <w:rPr>
                <w:sz w:val="18"/>
              </w:rPr>
            </w:pPr>
          </w:p>
          <w:p w:rsidRPr="008B61CA" w:rsidR="00A74896" w:rsidP="00A74896" w:rsidRDefault="00A74896" w14:paraId="433D21F5" w14:textId="77777777">
            <w:pPr>
              <w:pStyle w:val="TableParagraph"/>
              <w:rPr>
                <w:sz w:val="18"/>
              </w:rPr>
            </w:pPr>
          </w:p>
          <w:p w:rsidRPr="006866C0" w:rsidR="00A74896" w:rsidP="00A74896" w:rsidRDefault="00A74896" w14:paraId="2BBDA5ED" w14:textId="1B4C8C1F">
            <w:pPr>
              <w:pStyle w:val="TableParagraph"/>
              <w:rPr>
                <w:b/>
                <w:bCs/>
                <w:sz w:val="18"/>
              </w:rPr>
            </w:pPr>
            <w:r w:rsidRPr="008B61CA">
              <w:rPr>
                <w:sz w:val="17"/>
              </w:rPr>
              <w:t>6.337,44</w:t>
            </w:r>
            <w:r w:rsidRPr="008B61CA">
              <w:rPr>
                <w:spacing w:val="2"/>
                <w:sz w:val="17"/>
              </w:rPr>
              <w:t xml:space="preserve"> </w:t>
            </w:r>
            <w:r w:rsidRPr="008B61CA"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A74896" w:rsidP="00A74896" w:rsidRDefault="00A74896" w14:paraId="79AC71F2" w14:textId="77777777">
            <w:pPr>
              <w:pStyle w:val="TableParagraph"/>
              <w:rPr>
                <w:b/>
                <w:bCs/>
                <w:sz w:val="18"/>
              </w:rPr>
            </w:pPr>
          </w:p>
          <w:p w:rsidR="00A74896" w:rsidP="00A74896" w:rsidRDefault="00A74896" w14:paraId="34FA5401" w14:textId="77777777">
            <w:pPr>
              <w:pStyle w:val="TableParagraph"/>
              <w:rPr>
                <w:b/>
                <w:bCs/>
                <w:sz w:val="18"/>
              </w:rPr>
            </w:pPr>
          </w:p>
          <w:p w:rsidRPr="006866C0" w:rsidR="00A74896" w:rsidP="00A74896" w:rsidRDefault="00A74896" w14:paraId="259342BA" w14:textId="5B272757">
            <w:pPr>
              <w:pStyle w:val="TableParagraph"/>
              <w:rPr>
                <w:b/>
                <w:bCs/>
                <w:sz w:val="18"/>
              </w:rPr>
            </w:pPr>
            <w:r w:rsidRPr="008B61CA">
              <w:rPr>
                <w:sz w:val="17"/>
              </w:rPr>
              <w:t>6.337,44</w:t>
            </w:r>
            <w:r w:rsidRPr="008B61CA">
              <w:rPr>
                <w:spacing w:val="2"/>
                <w:sz w:val="17"/>
              </w:rPr>
              <w:t xml:space="preserve"> </w:t>
            </w:r>
            <w:r w:rsidRPr="008B61CA"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B81178" w:rsidP="00A74896" w:rsidRDefault="00B81178" w14:paraId="405157A5" w14:textId="77777777">
            <w:pPr>
              <w:pStyle w:val="TableParagraph"/>
              <w:rPr>
                <w:spacing w:val="-1"/>
                <w:sz w:val="17"/>
              </w:rPr>
            </w:pPr>
          </w:p>
          <w:p w:rsidR="00B81178" w:rsidP="00A74896" w:rsidRDefault="00B81178" w14:paraId="4B774828" w14:textId="77777777">
            <w:pPr>
              <w:pStyle w:val="TableParagraph"/>
              <w:rPr>
                <w:spacing w:val="-1"/>
                <w:sz w:val="17"/>
              </w:rPr>
            </w:pPr>
          </w:p>
          <w:p w:rsidRPr="006866C0" w:rsidR="00A74896" w:rsidP="00A74896" w:rsidRDefault="00A74896" w14:paraId="1D7393F1" w14:textId="4C35EAA3">
            <w:pPr>
              <w:pStyle w:val="TableParagraph"/>
              <w:rPr>
                <w:b/>
                <w:bCs/>
                <w:sz w:val="18"/>
              </w:rPr>
            </w:pPr>
            <w:r w:rsidRPr="008B61CA">
              <w:rPr>
                <w:spacing w:val="-1"/>
                <w:sz w:val="17"/>
              </w:rPr>
              <w:t>da ( 7.500,00 EUR)</w:t>
            </w:r>
          </w:p>
        </w:tc>
      </w:tr>
      <w:tr w:rsidR="00A74896" w:rsidTr="00446C0B" w14:paraId="471206D7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A74896" w:rsidP="00A74896" w:rsidRDefault="00A74896" w14:paraId="2BA9E959" w14:textId="439948AC">
            <w:pPr>
              <w:pStyle w:val="TableParagraph"/>
              <w:rPr>
                <w:sz w:val="15"/>
              </w:rPr>
            </w:pPr>
          </w:p>
          <w:p w:rsidRPr="00A738F4" w:rsidR="00A74896" w:rsidP="00A74896" w:rsidRDefault="00A74896" w14:paraId="785473F0" w14:textId="3069C823">
            <w:pPr>
              <w:pStyle w:val="TableParagraph"/>
              <w:rPr>
                <w:color w:val="FF0000"/>
                <w:sz w:val="18"/>
              </w:rPr>
            </w:pPr>
            <w:r>
              <w:rPr>
                <w:sz w:val="17"/>
              </w:rPr>
              <w:t>74.</w:t>
            </w:r>
          </w:p>
        </w:tc>
        <w:tc>
          <w:tcPr>
            <w:tcW w:w="755" w:type="pct"/>
          </w:tcPr>
          <w:p w:rsidR="00A74896" w:rsidP="00A74896" w:rsidRDefault="00A74896" w14:paraId="652FA128" w14:textId="77777777">
            <w:pPr>
              <w:pStyle w:val="TableParagraph"/>
              <w:rPr>
                <w:sz w:val="15"/>
              </w:rPr>
            </w:pPr>
          </w:p>
          <w:p w:rsidRPr="00A738F4" w:rsidR="00A74896" w:rsidP="00A74896" w:rsidRDefault="00A74896" w14:paraId="5AF0A690" w14:textId="6F466F71">
            <w:pPr>
              <w:pStyle w:val="TableParagraph"/>
              <w:rPr>
                <w:color w:val="FF0000"/>
                <w:sz w:val="18"/>
              </w:rPr>
            </w:pPr>
            <w:r>
              <w:rPr>
                <w:sz w:val="17"/>
              </w:rPr>
              <w:t>HRVATSKE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VODE</w:t>
            </w:r>
          </w:p>
        </w:tc>
        <w:tc>
          <w:tcPr>
            <w:tcW w:w="592" w:type="pct"/>
          </w:tcPr>
          <w:p w:rsidR="00A74896" w:rsidP="00A74896" w:rsidRDefault="00A74896" w14:paraId="7C2E422D" w14:textId="77777777">
            <w:pPr>
              <w:pStyle w:val="TableParagraph"/>
              <w:rPr>
                <w:sz w:val="15"/>
              </w:rPr>
            </w:pPr>
          </w:p>
          <w:p w:rsidRPr="00A738F4" w:rsidR="00A74896" w:rsidP="00A74896" w:rsidRDefault="00A74896" w14:paraId="5D32BD33" w14:textId="15ADA991">
            <w:pPr>
              <w:pStyle w:val="TableParagraph"/>
              <w:rPr>
                <w:color w:val="FF0000"/>
                <w:sz w:val="18"/>
              </w:rPr>
            </w:pPr>
            <w:r>
              <w:rPr>
                <w:sz w:val="17"/>
              </w:rPr>
              <w:t>28921383001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Pr="00A738F4" w:rsidR="00A74896" w:rsidP="00A74896" w:rsidRDefault="00A74896" w14:paraId="7E913407" w14:textId="424EE4D6">
            <w:pPr>
              <w:pStyle w:val="TableParagraph"/>
              <w:rPr>
                <w:color w:val="FF0000"/>
                <w:sz w:val="18"/>
              </w:rPr>
            </w:pPr>
            <w:r>
              <w:rPr>
                <w:sz w:val="17"/>
              </w:rPr>
              <w:t>Ulica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grada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Vukovara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220,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A74896" w:rsidP="00A74896" w:rsidRDefault="00A74896" w14:paraId="67ADB251" w14:textId="77777777">
            <w:pPr>
              <w:pStyle w:val="TableParagraph"/>
              <w:rPr>
                <w:sz w:val="15"/>
              </w:rPr>
            </w:pPr>
          </w:p>
          <w:p w:rsidRPr="00A738F4" w:rsidR="00A74896" w:rsidP="00A74896" w:rsidRDefault="00A74896" w14:paraId="2385DCF7" w14:textId="0D9EBFB2">
            <w:pPr>
              <w:pStyle w:val="TableParagraph"/>
              <w:rPr>
                <w:color w:val="FF0000"/>
                <w:sz w:val="18"/>
              </w:rPr>
            </w:pPr>
            <w:r>
              <w:rPr>
                <w:sz w:val="17"/>
              </w:rPr>
              <w:t>923,85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A74896" w:rsidP="00A74896" w:rsidRDefault="00A74896" w14:paraId="1E2CC338" w14:textId="77777777">
            <w:pPr>
              <w:pStyle w:val="TableParagraph"/>
              <w:rPr>
                <w:sz w:val="15"/>
              </w:rPr>
            </w:pPr>
          </w:p>
          <w:p w:rsidRPr="00A738F4" w:rsidR="00A74896" w:rsidP="00A74896" w:rsidRDefault="00A74896" w14:paraId="617AC346" w14:textId="3649ED9F">
            <w:pPr>
              <w:pStyle w:val="TableParagraph"/>
              <w:rPr>
                <w:color w:val="FF0000"/>
                <w:sz w:val="18"/>
              </w:rPr>
            </w:pPr>
            <w:r>
              <w:rPr>
                <w:sz w:val="17"/>
              </w:rPr>
              <w:t>923,85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A74896" w:rsidP="00A74896" w:rsidRDefault="00A74896" w14:paraId="4D2DC208" w14:textId="77777777">
            <w:pPr>
              <w:pStyle w:val="TableParagraph"/>
              <w:rPr>
                <w:sz w:val="15"/>
              </w:rPr>
            </w:pPr>
          </w:p>
          <w:p w:rsidRPr="00A738F4" w:rsidR="00A74896" w:rsidP="00A74896" w:rsidRDefault="00A74896" w14:paraId="1B25F1E6" w14:textId="6F797B81">
            <w:pPr>
              <w:pStyle w:val="TableParagraph"/>
              <w:rPr>
                <w:color w:val="FF0000"/>
                <w:sz w:val="18"/>
              </w:rPr>
            </w:pPr>
            <w:r>
              <w:rPr>
                <w:sz w:val="17"/>
              </w:rPr>
              <w:t>da</w:t>
            </w:r>
          </w:p>
        </w:tc>
      </w:tr>
      <w:tr w:rsidR="00A74896" w:rsidTr="00446C0B" w14:paraId="5A4D0953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A74896" w:rsidP="00A74896" w:rsidRDefault="00A74896" w14:paraId="24289FA2" w14:textId="28FB6E7B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69DA9B8A" w14:textId="4580CBDD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75.</w:t>
            </w:r>
          </w:p>
        </w:tc>
        <w:tc>
          <w:tcPr>
            <w:tcW w:w="755" w:type="pct"/>
          </w:tcPr>
          <w:p w:rsidR="00A74896" w:rsidP="00A74896" w:rsidRDefault="00A74896" w14:paraId="7919B818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028DF133" w14:textId="6AB8769D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HEP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ELEKTRA</w:t>
            </w:r>
            <w:r>
              <w:rPr>
                <w:spacing w:val="5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A74896" w:rsidP="00A74896" w:rsidRDefault="00A74896" w14:paraId="41AB55A7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1A6AF2DE" w14:textId="6501C1BB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43965974818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A74896" w:rsidP="00A74896" w:rsidRDefault="00A74896" w14:paraId="13F3F11D" w14:textId="0F720984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Ulica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grada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Vukovara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37,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A74896" w:rsidP="00A74896" w:rsidRDefault="00A74896" w14:paraId="24E3B39E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1075B470" w14:textId="4E6E83BF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959,80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A74896" w:rsidP="00A74896" w:rsidRDefault="00A74896" w14:paraId="00C11DF1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0E97EA6F" w14:textId="0BA65B14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959,80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A74896" w:rsidP="00A74896" w:rsidRDefault="00A74896" w14:paraId="0800CE69" w14:textId="77777777">
            <w:pPr>
              <w:pStyle w:val="TableParagraph"/>
              <w:rPr>
                <w:sz w:val="18"/>
              </w:rPr>
            </w:pPr>
          </w:p>
          <w:p w:rsidR="00A74896" w:rsidP="00A74896" w:rsidRDefault="00A74896" w14:paraId="3BDC3848" w14:textId="21FB3D58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ne</w:t>
            </w:r>
          </w:p>
        </w:tc>
      </w:tr>
      <w:tr w:rsidR="00A74896" w:rsidTr="00446C0B" w14:paraId="45A3CEA4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A74896" w:rsidP="00A74896" w:rsidRDefault="00A74896" w14:paraId="6C4A7F67" w14:textId="78F8B5EB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71961D6B" w14:textId="01068969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76.</w:t>
            </w:r>
          </w:p>
        </w:tc>
        <w:tc>
          <w:tcPr>
            <w:tcW w:w="755" w:type="pct"/>
          </w:tcPr>
          <w:p w:rsidR="00A74896" w:rsidP="00A74896" w:rsidRDefault="00A74896" w14:paraId="72D21F56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26F393E0" w14:textId="02092E2B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PRIZMA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d.o.o.</w:t>
            </w:r>
          </w:p>
        </w:tc>
        <w:tc>
          <w:tcPr>
            <w:tcW w:w="592" w:type="pct"/>
          </w:tcPr>
          <w:p w:rsidR="00A74896" w:rsidP="00A74896" w:rsidRDefault="00A74896" w14:paraId="353CD34E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697CB18B" w14:textId="79832D34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98409309871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A74896" w:rsidP="00A74896" w:rsidRDefault="00A74896" w14:paraId="386A1AE1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6FB41209" w14:textId="5995EE4C">
            <w:pPr>
              <w:pStyle w:val="TableParagraph"/>
              <w:rPr>
                <w:sz w:val="17"/>
              </w:rPr>
            </w:pPr>
            <w:r>
              <w:rPr>
                <w:sz w:val="17"/>
              </w:rPr>
              <w:t>Rim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4,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A74896" w:rsidP="00A74896" w:rsidRDefault="00A74896" w14:paraId="67E3BB2A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6A24DCBA" w14:textId="26902721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29.109,72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A74896" w:rsidP="00A74896" w:rsidRDefault="00A74896" w14:paraId="0339F3E9" w14:textId="77777777">
            <w:pPr>
              <w:pStyle w:val="TableParagraph"/>
              <w:rPr>
                <w:sz w:val="15"/>
              </w:rPr>
            </w:pPr>
          </w:p>
          <w:p w:rsidR="00A74896" w:rsidP="00A74896" w:rsidRDefault="00A74896" w14:paraId="2334B658" w14:textId="614ED9BB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29.109,72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A74896" w:rsidP="00A74896" w:rsidRDefault="00A74896" w14:paraId="2903BB98" w14:textId="77777777">
            <w:pPr>
              <w:pStyle w:val="TableParagraph"/>
              <w:rPr>
                <w:sz w:val="18"/>
              </w:rPr>
            </w:pPr>
          </w:p>
          <w:p w:rsidR="00A74896" w:rsidP="00A74896" w:rsidRDefault="00A74896" w14:paraId="207AB9D1" w14:textId="0F408CD7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A74896" w:rsidTr="00446C0B" w14:paraId="292D6F79" w14:textId="77777777">
        <w:trPr>
          <w:gridAfter w:val="1"/>
          <w:wAfter w:w="635" w:type="pct"/>
          <w:trHeight w:val="550"/>
        </w:trPr>
        <w:tc>
          <w:tcPr>
            <w:tcW w:w="267" w:type="pct"/>
          </w:tcPr>
          <w:p w:rsidR="00A74896" w:rsidP="00A74896" w:rsidRDefault="00A74896" w14:paraId="023E79F6" w14:textId="475BF54A">
            <w:pPr>
              <w:pStyle w:val="TableParagraph"/>
              <w:spacing w:before="8"/>
              <w:rPr>
                <w:sz w:val="15"/>
              </w:rPr>
            </w:pPr>
          </w:p>
          <w:p w:rsidR="00A74896" w:rsidP="00A74896" w:rsidRDefault="00A74896" w14:paraId="569BCB85" w14:textId="31D98E16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77.</w:t>
            </w:r>
          </w:p>
        </w:tc>
        <w:tc>
          <w:tcPr>
            <w:tcW w:w="755" w:type="pct"/>
          </w:tcPr>
          <w:p w:rsidR="00A74896" w:rsidP="00A74896" w:rsidRDefault="00A74896" w14:paraId="022CB2EC" w14:textId="77777777">
            <w:pPr>
              <w:pStyle w:val="TableParagraph"/>
              <w:spacing w:before="8"/>
              <w:rPr>
                <w:sz w:val="15"/>
              </w:rPr>
            </w:pPr>
          </w:p>
          <w:p w:rsidR="00A74896" w:rsidP="00A74896" w:rsidRDefault="00A74896" w14:paraId="31DB89A1" w14:textId="07D8B272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GRAD</w:t>
            </w:r>
            <w:r>
              <w:rPr>
                <w:spacing w:val="7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592" w:type="pct"/>
          </w:tcPr>
          <w:p w:rsidR="00A74896" w:rsidP="00A74896" w:rsidRDefault="00A74896" w14:paraId="1F42876D" w14:textId="77777777">
            <w:pPr>
              <w:pStyle w:val="TableParagraph"/>
              <w:spacing w:before="8"/>
              <w:rPr>
                <w:sz w:val="15"/>
              </w:rPr>
            </w:pPr>
          </w:p>
          <w:p w:rsidR="00A74896" w:rsidP="00A74896" w:rsidRDefault="00A74896" w14:paraId="4E3BB6EF" w14:textId="56521A0F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61817894937</w:t>
            </w:r>
          </w:p>
        </w:tc>
        <w:tc>
          <w:tcPr>
            <w:tcW w:w="702" w:type="pct"/>
            <w:tcBorders>
              <w:right w:val="single" w:color="000000" w:sz="18" w:space="0"/>
            </w:tcBorders>
          </w:tcPr>
          <w:p w:rsidR="00A74896" w:rsidP="00A74896" w:rsidRDefault="00A74896" w14:paraId="63E5D9AC" w14:textId="26BE8841">
            <w:pPr>
              <w:pStyle w:val="TableParagraph"/>
              <w:rPr>
                <w:sz w:val="15"/>
              </w:rPr>
            </w:pPr>
            <w:r>
              <w:rPr>
                <w:w w:val="95"/>
                <w:sz w:val="17"/>
              </w:rPr>
              <w:t>Trg</w:t>
            </w:r>
            <w:r>
              <w:rPr>
                <w:spacing w:val="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Stjepana</w:t>
            </w:r>
            <w:r>
              <w:rPr>
                <w:spacing w:val="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Radića</w:t>
            </w:r>
            <w:r>
              <w:rPr>
                <w:spacing w:val="6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1,</w:t>
            </w:r>
            <w:r>
              <w:rPr>
                <w:spacing w:val="-42"/>
                <w:w w:val="95"/>
                <w:sz w:val="17"/>
              </w:rPr>
              <w:t xml:space="preserve"> </w:t>
            </w:r>
            <w:r>
              <w:rPr>
                <w:sz w:val="17"/>
              </w:rPr>
              <w:t>Zagreb</w:t>
            </w:r>
          </w:p>
        </w:tc>
        <w:tc>
          <w:tcPr>
            <w:tcW w:w="648" w:type="pct"/>
            <w:tcBorders>
              <w:left w:val="single" w:color="000000" w:sz="18" w:space="0"/>
            </w:tcBorders>
          </w:tcPr>
          <w:p w:rsidR="00A74896" w:rsidP="00A74896" w:rsidRDefault="00A74896" w14:paraId="767DFCD4" w14:textId="77777777">
            <w:pPr>
              <w:pStyle w:val="TableParagraph"/>
              <w:spacing w:before="8"/>
              <w:rPr>
                <w:sz w:val="15"/>
              </w:rPr>
            </w:pPr>
          </w:p>
          <w:p w:rsidR="00A74896" w:rsidP="00A74896" w:rsidRDefault="00A74896" w14:paraId="03DC7614" w14:textId="5A593B56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219,20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646" w:type="pct"/>
          </w:tcPr>
          <w:p w:rsidR="00A74896" w:rsidP="00A74896" w:rsidRDefault="00A74896" w14:paraId="2C4648DB" w14:textId="77777777">
            <w:pPr>
              <w:pStyle w:val="TableParagraph"/>
              <w:spacing w:before="8"/>
              <w:rPr>
                <w:sz w:val="15"/>
              </w:rPr>
            </w:pPr>
          </w:p>
          <w:p w:rsidR="00A74896" w:rsidP="00A74896" w:rsidRDefault="00A74896" w14:paraId="3BAA8188" w14:textId="1F65C1A4">
            <w:pPr>
              <w:pStyle w:val="TableParagraph"/>
              <w:rPr>
                <w:sz w:val="15"/>
              </w:rPr>
            </w:pPr>
            <w:r>
              <w:rPr>
                <w:sz w:val="17"/>
              </w:rPr>
              <w:t>219,20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755" w:type="pct"/>
          </w:tcPr>
          <w:p w:rsidR="00A74896" w:rsidP="00A74896" w:rsidRDefault="00A74896" w14:paraId="1DC28061" w14:textId="77777777">
            <w:pPr>
              <w:pStyle w:val="TableParagraph"/>
              <w:rPr>
                <w:sz w:val="18"/>
              </w:rPr>
            </w:pPr>
          </w:p>
          <w:p w:rsidR="00A74896" w:rsidP="00A74896" w:rsidRDefault="00A74896" w14:paraId="7C0623E8" w14:textId="49C3CDDF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(219,20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EUR)</w:t>
            </w:r>
          </w:p>
        </w:tc>
      </w:tr>
      <w:tr w:rsidR="00A74896" w:rsidTr="00446C0B" w14:paraId="07CE9B64" w14:textId="777777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firstRow="1" w:lastRow="0" w:firstColumn="1" w:lastColumn="0" w:noHBand="0" w:noVBand="1" w:val="04A0"/>
        </w:tblPrEx>
        <w:trPr>
          <w:gridAfter w:val="1"/>
          <w:wAfter w:w="635" w:type="pct"/>
          <w:trHeight w:val="550"/>
        </w:trPr>
        <w:tc>
          <w:tcPr>
            <w:tcW w:w="267" w:type="pct"/>
          </w:tcPr>
          <w:p w:rsidR="00A74896" w:rsidP="00A74896" w:rsidRDefault="00A74896" w14:paraId="20AF86AD" w14:textId="345031BF">
            <w:pPr>
              <w:pStyle w:val="TableParagraph"/>
              <w:ind w:left="245" w:right="214"/>
              <w:jc w:val="center"/>
              <w:rPr>
                <w:sz w:val="17"/>
              </w:rPr>
            </w:pPr>
          </w:p>
        </w:tc>
        <w:tc>
          <w:tcPr>
            <w:tcW w:w="755" w:type="pct"/>
          </w:tcPr>
          <w:p w:rsidR="00A74896" w:rsidP="00A74896" w:rsidRDefault="00A74896" w14:paraId="6DF2F412" w14:textId="32192F4E">
            <w:pPr>
              <w:pStyle w:val="TableParagraph"/>
              <w:ind w:left="31"/>
              <w:rPr>
                <w:sz w:val="17"/>
              </w:rPr>
            </w:pPr>
          </w:p>
        </w:tc>
        <w:tc>
          <w:tcPr>
            <w:tcW w:w="592" w:type="pct"/>
          </w:tcPr>
          <w:p w:rsidR="00A74896" w:rsidP="00A74896" w:rsidRDefault="00A74896" w14:paraId="0173B141" w14:textId="20D8A406">
            <w:pPr>
              <w:pStyle w:val="TableParagraph"/>
              <w:ind w:left="231" w:right="200"/>
              <w:jc w:val="center"/>
              <w:rPr>
                <w:sz w:val="17"/>
              </w:rPr>
            </w:pPr>
          </w:p>
        </w:tc>
        <w:tc>
          <w:tcPr>
            <w:tcW w:w="702" w:type="pct"/>
          </w:tcPr>
          <w:p w:rsidR="00A74896" w:rsidP="00A74896" w:rsidRDefault="00A74896" w14:paraId="656BD3E9" w14:textId="14767E51">
            <w:pPr>
              <w:pStyle w:val="TableParagraph"/>
              <w:spacing w:line="210" w:lineRule="atLeast"/>
              <w:ind w:left="31" w:right="224"/>
              <w:rPr>
                <w:sz w:val="17"/>
              </w:rPr>
            </w:pPr>
          </w:p>
        </w:tc>
        <w:tc>
          <w:tcPr>
            <w:tcW w:w="648" w:type="pct"/>
          </w:tcPr>
          <w:p w:rsidR="00A74896" w:rsidP="00A74896" w:rsidRDefault="00A74896" w14:paraId="414848F0" w14:textId="33DBDB3D">
            <w:pPr>
              <w:pStyle w:val="TableParagraph"/>
              <w:ind w:right="10"/>
              <w:jc w:val="right"/>
              <w:rPr>
                <w:sz w:val="17"/>
              </w:rPr>
            </w:pPr>
          </w:p>
        </w:tc>
        <w:tc>
          <w:tcPr>
            <w:tcW w:w="646" w:type="pct"/>
          </w:tcPr>
          <w:p w:rsidR="00A74896" w:rsidP="00A74896" w:rsidRDefault="00A74896" w14:paraId="0ED87453" w14:textId="4BB68367">
            <w:pPr>
              <w:pStyle w:val="TableParagraph"/>
              <w:ind w:right="9"/>
              <w:jc w:val="right"/>
              <w:rPr>
                <w:sz w:val="17"/>
              </w:rPr>
            </w:pPr>
          </w:p>
        </w:tc>
        <w:tc>
          <w:tcPr>
            <w:tcW w:w="755" w:type="pct"/>
          </w:tcPr>
          <w:p w:rsidR="00A74896" w:rsidP="00A74896" w:rsidRDefault="00A74896" w14:paraId="3E75E263" w14:textId="06321E06">
            <w:pPr>
              <w:pStyle w:val="TableParagraph"/>
              <w:ind w:left="34"/>
              <w:rPr>
                <w:sz w:val="17"/>
              </w:rPr>
            </w:pPr>
          </w:p>
        </w:tc>
      </w:tr>
    </w:tbl>
    <w:p w:rsidRPr="00EF555C" w:rsidR="00814BBC" w:rsidP="0090784B" w:rsidRDefault="00814BBC" w14:paraId="61B3F2E3" w14:textId="77777777">
      <w:pPr>
        <w:pStyle w:val="Tijeloteksta-uvlaka2"/>
        <w:ind w:firstLine="0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Pr="00EF555C" w:rsidR="00814BBC" w:rsidP="00814BBC" w:rsidRDefault="00814BBC" w14:paraId="4F79E85F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14BBC" w:rsidP="00814BBC" w:rsidRDefault="00814BBC" w14:paraId="0F5D659E" w14:textId="44E9C801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  <w:t>OSPORENE TRAŽBINE</w:t>
      </w:r>
      <w:r w:rsidR="002B6C37">
        <w:rPr>
          <w:rFonts w:ascii="Arial" w:hAnsi="Arial" w:cs="Arial"/>
          <w:szCs w:val="24"/>
        </w:rPr>
        <w:t>:</w:t>
      </w:r>
    </w:p>
    <w:p w:rsidR="00814BBC" w:rsidP="00814BBC" w:rsidRDefault="00814BBC" w14:paraId="7E982E22" w14:textId="7C5DBDB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14BBC" w:rsidP="00814BBC" w:rsidRDefault="00742734" w14:paraId="33B13DA2" w14:textId="64E61079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742734">
        <w:rPr>
          <w:rFonts w:ascii="Arial" w:hAnsi="Arial" w:cs="Arial"/>
        </w:rPr>
        <w:t>Dužnik i Povjerenik su osporili tražbine, sljedećim vjerovnicima</w:t>
      </w:r>
      <w:r>
        <w:t>:</w:t>
      </w:r>
    </w:p>
    <w:p w:rsidR="00814BBC" w:rsidP="00814BBC" w:rsidRDefault="00814BBC" w14:paraId="7B3F7151" w14:textId="154A2C33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Style w:val="TableNormal"/>
        <w:tblW w:w="4913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firstRow="1" w:lastRow="1" w:firstColumn="1" w:lastColumn="1" w:noHBand="0" w:noVBand="0" w:val="01E0"/>
      </w:tblPr>
      <w:tblGrid>
        <w:gridCol w:w="697"/>
        <w:gridCol w:w="1171"/>
        <w:gridCol w:w="1215"/>
        <w:gridCol w:w="1470"/>
        <w:gridCol w:w="1393"/>
        <w:gridCol w:w="1418"/>
        <w:gridCol w:w="1418"/>
        <w:gridCol w:w="1701"/>
        <w:gridCol w:w="1278"/>
        <w:gridCol w:w="1978"/>
      </w:tblGrid>
      <w:tr w:rsidR="00413126" w:rsidTr="00413126" w14:paraId="13130E3A" w14:textId="77777777">
        <w:trPr>
          <w:trHeight w:val="1598"/>
        </w:trPr>
        <w:tc>
          <w:tcPr>
            <w:tcW w:w="254" w:type="pct"/>
            <w:shd w:val="clear" w:color="auto" w:fill="00CCFF"/>
          </w:tcPr>
          <w:p w:rsidR="00413126" w:rsidP="00411E07" w:rsidRDefault="00413126" w14:paraId="65EA135A" w14:textId="77777777">
            <w:pPr>
              <w:pStyle w:val="TableParagraph"/>
              <w:spacing w:before="4"/>
            </w:pPr>
          </w:p>
          <w:p w:rsidR="00413126" w:rsidP="00411E07" w:rsidRDefault="00413126" w14:paraId="5FF5476C" w14:textId="77777777">
            <w:pPr>
              <w:pStyle w:val="TableParagraph"/>
              <w:spacing w:before="1" w:line="273" w:lineRule="auto"/>
              <w:ind w:left="47" w:right="24" w:hanging="52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Redni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broj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prijavlje</w:t>
            </w:r>
            <w:r>
              <w:rPr>
                <w:rFonts w:ascii="Arial" w:hAnsi="Arial"/>
                <w:b/>
                <w:spacing w:val="-4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ne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tražbine</w:t>
            </w:r>
          </w:p>
        </w:tc>
        <w:tc>
          <w:tcPr>
            <w:tcW w:w="426" w:type="pct"/>
            <w:shd w:val="clear" w:color="auto" w:fill="00CCFF"/>
          </w:tcPr>
          <w:p w:rsidR="00413126" w:rsidP="00411E07" w:rsidRDefault="00413126" w14:paraId="5FC1F15E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2E559C02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254ED20B" w14:textId="77777777">
            <w:pPr>
              <w:pStyle w:val="TableParagraph"/>
              <w:spacing w:before="4"/>
              <w:rPr>
                <w:sz w:val="15"/>
              </w:rPr>
            </w:pPr>
          </w:p>
          <w:p w:rsidR="00413126" w:rsidP="00411E07" w:rsidRDefault="00413126" w14:paraId="5BDCB740" w14:textId="77777777">
            <w:pPr>
              <w:pStyle w:val="TableParagraph"/>
              <w:spacing w:line="273" w:lineRule="auto"/>
              <w:ind w:left="713" w:hanging="44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Ime i</w:t>
            </w:r>
            <w:r>
              <w:rPr>
                <w:rFonts w:ascii="Arial"/>
                <w:b/>
                <w:spacing w:val="4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prezime</w:t>
            </w:r>
            <w:r>
              <w:rPr>
                <w:rFonts w:asci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/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Naziv</w:t>
            </w:r>
            <w:r>
              <w:rPr>
                <w:rFonts w:ascii="Arial"/>
                <w:b/>
                <w:spacing w:val="-44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442" w:type="pct"/>
            <w:shd w:val="clear" w:color="auto" w:fill="00CCFF"/>
          </w:tcPr>
          <w:p w:rsidR="00413126" w:rsidP="00411E07" w:rsidRDefault="00413126" w14:paraId="3D6F087D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67A56F03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50A0AA7E" w14:textId="77777777">
            <w:pPr>
              <w:pStyle w:val="TableParagraph"/>
              <w:rPr>
                <w:sz w:val="25"/>
              </w:rPr>
            </w:pPr>
          </w:p>
          <w:p w:rsidR="00413126" w:rsidP="00411E07" w:rsidRDefault="00413126" w14:paraId="3EB98CE6" w14:textId="77777777">
            <w:pPr>
              <w:pStyle w:val="TableParagraph"/>
              <w:ind w:left="231" w:right="21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OIB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535" w:type="pct"/>
            <w:tcBorders>
              <w:right w:val="single" w:color="000000" w:sz="18" w:space="0"/>
            </w:tcBorders>
            <w:shd w:val="clear" w:color="auto" w:fill="00CCFF"/>
          </w:tcPr>
          <w:p w:rsidR="00413126" w:rsidP="00411E07" w:rsidRDefault="00413126" w14:paraId="6F5F2752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307477D7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7F26411A" w14:textId="77777777">
            <w:pPr>
              <w:pStyle w:val="TableParagraph"/>
              <w:rPr>
                <w:sz w:val="25"/>
              </w:rPr>
            </w:pPr>
          </w:p>
          <w:p w:rsidR="00413126" w:rsidP="00411E07" w:rsidRDefault="00413126" w14:paraId="799C8604" w14:textId="77777777">
            <w:pPr>
              <w:pStyle w:val="TableParagraph"/>
              <w:ind w:left="28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Adresa</w:t>
            </w:r>
            <w:r>
              <w:rPr>
                <w:rFonts w:ascii="Arial"/>
                <w:b/>
                <w:spacing w:val="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507" w:type="pct"/>
            <w:tcBorders>
              <w:left w:val="single" w:color="000000" w:sz="18" w:space="0"/>
            </w:tcBorders>
            <w:shd w:val="clear" w:color="auto" w:fill="00CCFF"/>
          </w:tcPr>
          <w:p w:rsidR="00413126" w:rsidP="00411E07" w:rsidRDefault="00413126" w14:paraId="04CE4629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78664C5D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078C71D7" w14:textId="77777777">
            <w:pPr>
              <w:pStyle w:val="TableParagraph"/>
              <w:spacing w:before="4"/>
              <w:rPr>
                <w:sz w:val="15"/>
              </w:rPr>
            </w:pPr>
          </w:p>
          <w:p w:rsidR="00413126" w:rsidP="00411E07" w:rsidRDefault="00413126" w14:paraId="31F807DE" w14:textId="77777777">
            <w:pPr>
              <w:pStyle w:val="TableParagraph"/>
              <w:spacing w:line="273" w:lineRule="auto"/>
              <w:ind w:left="286" w:hanging="5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Iznos</w:t>
            </w:r>
            <w:r>
              <w:rPr>
                <w:rFonts w:ascii="Arial" w:hAnsi="Arial"/>
                <w:b/>
                <w:spacing w:val="9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prijavljene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tražbine (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u</w:t>
            </w:r>
            <w:r>
              <w:rPr>
                <w:rFonts w:ascii="Arial" w:hAns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EUR)</w:t>
            </w:r>
          </w:p>
        </w:tc>
        <w:tc>
          <w:tcPr>
            <w:tcW w:w="516" w:type="pct"/>
            <w:shd w:val="clear" w:color="auto" w:fill="00CCFF"/>
          </w:tcPr>
          <w:p w:rsidR="00413126" w:rsidP="00411E07" w:rsidRDefault="00413126" w14:paraId="1352A36C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64541C8E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09D867E1" w14:textId="77777777">
            <w:pPr>
              <w:pStyle w:val="TableParagraph"/>
              <w:rPr>
                <w:sz w:val="25"/>
              </w:rPr>
            </w:pPr>
          </w:p>
          <w:p w:rsidR="00413126" w:rsidP="00411E07" w:rsidRDefault="00413126" w14:paraId="4E15D29E" w14:textId="77777777">
            <w:pPr>
              <w:pStyle w:val="TableParagraph"/>
              <w:ind w:left="295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Priznata</w:t>
            </w:r>
            <w:r>
              <w:rPr>
                <w:rFonts w:ascii="Arial" w:hAnsi="Arial"/>
                <w:b/>
                <w:spacing w:val="7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tražbina</w:t>
            </w:r>
          </w:p>
        </w:tc>
        <w:tc>
          <w:tcPr>
            <w:tcW w:w="516" w:type="pct"/>
            <w:shd w:val="clear" w:color="auto" w:fill="00CCFF"/>
          </w:tcPr>
          <w:p w:rsidR="00413126" w:rsidP="00411E07" w:rsidRDefault="00413126" w14:paraId="363DD3DC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7CF57E4D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70FB58F0" w14:textId="77777777">
            <w:pPr>
              <w:pStyle w:val="TableParagraph"/>
              <w:rPr>
                <w:sz w:val="25"/>
              </w:rPr>
            </w:pPr>
          </w:p>
          <w:p w:rsidR="00413126" w:rsidP="00A62ED1" w:rsidRDefault="00413126" w14:paraId="758FF0E3" w14:textId="4F67BDC9">
            <w:pPr>
              <w:pStyle w:val="TableParagraph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 xml:space="preserve">  Osporeno</w:t>
            </w:r>
          </w:p>
        </w:tc>
        <w:tc>
          <w:tcPr>
            <w:tcW w:w="619" w:type="pct"/>
            <w:tcBorders>
              <w:right w:val="single" w:color="000000" w:sz="18" w:space="0"/>
            </w:tcBorders>
            <w:shd w:val="clear" w:color="auto" w:fill="00CCFF"/>
          </w:tcPr>
          <w:p w:rsidR="00413126" w:rsidP="00411E07" w:rsidRDefault="00413126" w14:paraId="2E191E7D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14B37C27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44AE965F" w14:textId="77777777">
            <w:pPr>
              <w:pStyle w:val="TableParagraph"/>
              <w:rPr>
                <w:sz w:val="25"/>
              </w:rPr>
            </w:pPr>
          </w:p>
          <w:p w:rsidR="00413126" w:rsidP="00411E07" w:rsidRDefault="00413126" w14:paraId="78CB88CF" w14:textId="77777777">
            <w:pPr>
              <w:pStyle w:val="TableParagraph"/>
              <w:ind w:left="46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Osporavatelj</w:t>
            </w:r>
          </w:p>
        </w:tc>
        <w:tc>
          <w:tcPr>
            <w:tcW w:w="465" w:type="pct"/>
            <w:tcBorders>
              <w:left w:val="single" w:color="000000" w:sz="18" w:space="0"/>
            </w:tcBorders>
            <w:shd w:val="clear" w:color="auto" w:fill="00CCFF"/>
          </w:tcPr>
          <w:p w:rsidR="00413126" w:rsidP="00411E07" w:rsidRDefault="00413126" w14:paraId="334C6649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14FCC661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40533222" w14:textId="77777777">
            <w:pPr>
              <w:pStyle w:val="TableParagraph"/>
              <w:rPr>
                <w:sz w:val="25"/>
              </w:rPr>
            </w:pPr>
          </w:p>
          <w:p w:rsidR="00413126" w:rsidP="00411E07" w:rsidRDefault="00413126" w14:paraId="52B71359" w14:textId="77777777">
            <w:pPr>
              <w:pStyle w:val="TableParagraph"/>
              <w:ind w:left="169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Razlog</w:t>
            </w:r>
            <w:r>
              <w:rPr>
                <w:rFonts w:ascii="Arial"/>
                <w:b/>
                <w:spacing w:val="10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osporavanja</w:t>
            </w:r>
          </w:p>
        </w:tc>
        <w:tc>
          <w:tcPr>
            <w:tcW w:w="721" w:type="pct"/>
            <w:shd w:val="clear" w:color="auto" w:fill="00CCFF"/>
          </w:tcPr>
          <w:p w:rsidR="00413126" w:rsidP="00411E07" w:rsidRDefault="00413126" w14:paraId="546E24BB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20840D40" w14:textId="77777777">
            <w:pPr>
              <w:pStyle w:val="TableParagraph"/>
              <w:rPr>
                <w:sz w:val="18"/>
              </w:rPr>
            </w:pPr>
          </w:p>
          <w:p w:rsidR="00413126" w:rsidP="00411E07" w:rsidRDefault="00413126" w14:paraId="04FD18A2" w14:textId="77777777">
            <w:pPr>
              <w:pStyle w:val="TableParagraph"/>
              <w:rPr>
                <w:sz w:val="25"/>
              </w:rPr>
            </w:pPr>
          </w:p>
          <w:p w:rsidR="00413126" w:rsidP="00411E07" w:rsidRDefault="00413126" w14:paraId="7CA6C428" w14:textId="77777777">
            <w:pPr>
              <w:pStyle w:val="TableParagraph"/>
              <w:ind w:left="354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Ovršna</w:t>
            </w:r>
            <w:r>
              <w:rPr>
                <w:rFonts w:ascii="Arial" w:hAns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isprava</w:t>
            </w:r>
          </w:p>
        </w:tc>
      </w:tr>
      <w:tr w:rsidR="00413126" w:rsidTr="00413126" w14:paraId="58D17C40" w14:textId="77777777">
        <w:trPr>
          <w:trHeight w:val="1598"/>
        </w:trPr>
        <w:tc>
          <w:tcPr>
            <w:tcW w:w="254" w:type="pct"/>
            <w:shd w:val="clear" w:color="auto" w:fill="00CCFF"/>
          </w:tcPr>
          <w:p w:rsidR="00413126" w:rsidP="00C24D76" w:rsidRDefault="00413126" w14:paraId="43A64DAB" w14:textId="77777777">
            <w:pPr>
              <w:pStyle w:val="TableParagraph"/>
              <w:rPr>
                <w:sz w:val="18"/>
              </w:rPr>
            </w:pPr>
          </w:p>
          <w:p w:rsidR="00413126" w:rsidP="00C24D76" w:rsidRDefault="00413126" w14:paraId="5DFE8218" w14:textId="77777777">
            <w:pPr>
              <w:pStyle w:val="TableParagraph"/>
              <w:spacing w:before="2"/>
              <w:rPr>
                <w:sz w:val="16"/>
              </w:rPr>
            </w:pPr>
          </w:p>
          <w:p w:rsidR="00413126" w:rsidP="00C24D76" w:rsidRDefault="00413126" w14:paraId="4031EB9D" w14:textId="07D1BEEB">
            <w:pPr>
              <w:pStyle w:val="TableParagraph"/>
              <w:spacing w:before="4"/>
            </w:pPr>
            <w:r>
              <w:rPr>
                <w:sz w:val="17"/>
              </w:rPr>
              <w:t>2.</w:t>
            </w:r>
          </w:p>
        </w:tc>
        <w:tc>
          <w:tcPr>
            <w:tcW w:w="426" w:type="pct"/>
            <w:shd w:val="clear" w:color="auto" w:fill="00CCFF"/>
          </w:tcPr>
          <w:p w:rsidR="00413126" w:rsidP="00C24D76" w:rsidRDefault="00413126" w14:paraId="1495FBF0" w14:textId="77777777">
            <w:pPr>
              <w:pStyle w:val="TableParagraph"/>
              <w:rPr>
                <w:sz w:val="18"/>
              </w:rPr>
            </w:pPr>
          </w:p>
          <w:p w:rsidR="00413126" w:rsidP="00C24D76" w:rsidRDefault="00413126" w14:paraId="58EEF35D" w14:textId="77777777">
            <w:pPr>
              <w:pStyle w:val="TableParagraph"/>
              <w:spacing w:before="2"/>
              <w:rPr>
                <w:sz w:val="16"/>
              </w:rPr>
            </w:pPr>
          </w:p>
          <w:p w:rsidRPr="0092641E" w:rsidR="00413126" w:rsidP="00C24D76" w:rsidRDefault="00413126" w14:paraId="5628C531" w14:textId="61FB1412">
            <w:pPr>
              <w:pStyle w:val="TableParagraph"/>
              <w:rPr>
                <w:rFonts w:asciiTheme="minorHAnsi" w:hAnsiTheme="minorHAnsi" w:cstheme="minorHAnsi"/>
                <w:sz w:val="18"/>
              </w:rPr>
            </w:pPr>
            <w:r w:rsidRPr="0092641E">
              <w:rPr>
                <w:rFonts w:asciiTheme="minorHAnsi" w:hAnsiTheme="minorHAnsi" w:cstheme="minorHAnsi"/>
                <w:sz w:val="17"/>
              </w:rPr>
              <w:t>ADING</w:t>
            </w:r>
            <w:r w:rsidRPr="0092641E">
              <w:rPr>
                <w:rFonts w:asciiTheme="minorHAnsi" w:hAnsiTheme="minorHAnsi" w:cstheme="minorHAnsi"/>
                <w:spacing w:val="6"/>
                <w:sz w:val="17"/>
              </w:rPr>
              <w:t xml:space="preserve"> </w:t>
            </w:r>
            <w:r w:rsidRPr="0092641E">
              <w:rPr>
                <w:rFonts w:asciiTheme="minorHAnsi" w:hAnsiTheme="minorHAnsi" w:cstheme="minorHAnsi"/>
                <w:sz w:val="17"/>
              </w:rPr>
              <w:t>¨94</w:t>
            </w:r>
            <w:r w:rsidRPr="0092641E">
              <w:rPr>
                <w:rFonts w:asciiTheme="minorHAnsi" w:hAnsiTheme="minorHAnsi" w:cstheme="minorHAnsi"/>
                <w:spacing w:val="2"/>
                <w:sz w:val="17"/>
              </w:rPr>
              <w:t xml:space="preserve"> </w:t>
            </w:r>
            <w:r w:rsidRPr="0092641E">
              <w:rPr>
                <w:rFonts w:asciiTheme="minorHAnsi" w:hAnsiTheme="minorHAnsi" w:cstheme="minorHAnsi"/>
                <w:sz w:val="17"/>
              </w:rPr>
              <w:t>d.o.o.</w:t>
            </w:r>
          </w:p>
        </w:tc>
        <w:tc>
          <w:tcPr>
            <w:tcW w:w="442" w:type="pct"/>
            <w:shd w:val="clear" w:color="auto" w:fill="00CCFF"/>
          </w:tcPr>
          <w:p w:rsidR="00413126" w:rsidP="00C24D76" w:rsidRDefault="00413126" w14:paraId="783DD5D8" w14:textId="77777777">
            <w:pPr>
              <w:pStyle w:val="TableParagraph"/>
              <w:rPr>
                <w:sz w:val="18"/>
              </w:rPr>
            </w:pPr>
          </w:p>
          <w:p w:rsidR="00413126" w:rsidP="00C24D76" w:rsidRDefault="00413126" w14:paraId="7741C177" w14:textId="77777777">
            <w:pPr>
              <w:pStyle w:val="TableParagraph"/>
              <w:spacing w:before="2"/>
              <w:rPr>
                <w:sz w:val="16"/>
              </w:rPr>
            </w:pPr>
          </w:p>
          <w:p w:rsidR="00413126" w:rsidP="00C24D76" w:rsidRDefault="00413126" w14:paraId="7521DCDD" w14:textId="30A7F821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82795981569</w:t>
            </w:r>
          </w:p>
        </w:tc>
        <w:tc>
          <w:tcPr>
            <w:tcW w:w="535" w:type="pct"/>
            <w:tcBorders>
              <w:right w:val="single" w:color="000000" w:sz="18" w:space="0"/>
            </w:tcBorders>
            <w:shd w:val="clear" w:color="auto" w:fill="00CCFF"/>
          </w:tcPr>
          <w:p w:rsidR="00413126" w:rsidP="00C24D76" w:rsidRDefault="00413126" w14:paraId="36E6D43E" w14:textId="77777777">
            <w:pPr>
              <w:pStyle w:val="TableParagraph"/>
              <w:spacing w:before="10"/>
              <w:rPr>
                <w:sz w:val="24"/>
              </w:rPr>
            </w:pPr>
          </w:p>
          <w:p w:rsidR="00413126" w:rsidP="00C24D76" w:rsidRDefault="00413126" w14:paraId="2F22F1FD" w14:textId="50692896">
            <w:pPr>
              <w:pStyle w:val="TableParagraph"/>
              <w:rPr>
                <w:sz w:val="18"/>
              </w:rPr>
            </w:pPr>
            <w:r>
              <w:rPr>
                <w:spacing w:val="-1"/>
                <w:sz w:val="17"/>
              </w:rPr>
              <w:t xml:space="preserve">KLENOVA </w:t>
            </w:r>
            <w:r>
              <w:rPr>
                <w:sz w:val="17"/>
              </w:rPr>
              <w:t>14 10040,</w:t>
            </w:r>
            <w:r>
              <w:rPr>
                <w:spacing w:val="-45"/>
                <w:sz w:val="17"/>
              </w:rPr>
              <w:t xml:space="preserve"> </w:t>
            </w:r>
            <w:r>
              <w:rPr>
                <w:sz w:val="17"/>
              </w:rPr>
              <w:t>ZAGREB-DUBRAVA</w:t>
            </w:r>
          </w:p>
        </w:tc>
        <w:tc>
          <w:tcPr>
            <w:tcW w:w="507" w:type="pct"/>
            <w:tcBorders>
              <w:left w:val="single" w:color="000000" w:sz="18" w:space="0"/>
            </w:tcBorders>
            <w:shd w:val="clear" w:color="auto" w:fill="00CCFF"/>
          </w:tcPr>
          <w:p w:rsidR="00413126" w:rsidP="00C24D76" w:rsidRDefault="00413126" w14:paraId="6D46E911" w14:textId="77777777">
            <w:pPr>
              <w:pStyle w:val="TableParagraph"/>
              <w:rPr>
                <w:sz w:val="18"/>
              </w:rPr>
            </w:pPr>
          </w:p>
          <w:p w:rsidR="00413126" w:rsidP="00C24D76" w:rsidRDefault="00413126" w14:paraId="54682490" w14:textId="77777777">
            <w:pPr>
              <w:pStyle w:val="TableParagraph"/>
              <w:spacing w:before="2"/>
              <w:rPr>
                <w:sz w:val="16"/>
              </w:rPr>
            </w:pPr>
          </w:p>
          <w:p w:rsidR="00413126" w:rsidP="00C24D76" w:rsidRDefault="00413126" w14:paraId="6AAA395F" w14:textId="3A4F9E07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34.358,27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516" w:type="pct"/>
            <w:shd w:val="clear" w:color="auto" w:fill="00CCFF"/>
          </w:tcPr>
          <w:p w:rsidR="00413126" w:rsidP="00C24D76" w:rsidRDefault="00413126" w14:paraId="1B6E33BC" w14:textId="77777777">
            <w:pPr>
              <w:pStyle w:val="TableParagraph"/>
              <w:rPr>
                <w:sz w:val="18"/>
              </w:rPr>
            </w:pPr>
          </w:p>
          <w:p w:rsidR="00413126" w:rsidP="00C24D76" w:rsidRDefault="00413126" w14:paraId="6DC367D2" w14:textId="77777777">
            <w:pPr>
              <w:pStyle w:val="TableParagraph"/>
              <w:spacing w:before="2"/>
              <w:rPr>
                <w:sz w:val="16"/>
              </w:rPr>
            </w:pPr>
          </w:p>
          <w:p w:rsidR="00413126" w:rsidP="00C24D76" w:rsidRDefault="00413126" w14:paraId="1F67CFC6" w14:textId="7C72C9CA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15.850.63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EUR</w:t>
            </w:r>
          </w:p>
        </w:tc>
        <w:tc>
          <w:tcPr>
            <w:tcW w:w="516" w:type="pct"/>
            <w:shd w:val="clear" w:color="auto" w:fill="00CCFF"/>
          </w:tcPr>
          <w:p w:rsidR="00413126" w:rsidP="00C24D76" w:rsidRDefault="00413126" w14:paraId="5AB436CE" w14:textId="77777777">
            <w:pPr>
              <w:pStyle w:val="TableParagraph"/>
              <w:rPr>
                <w:sz w:val="18"/>
              </w:rPr>
            </w:pPr>
          </w:p>
          <w:p w:rsidR="00413126" w:rsidP="00C24D76" w:rsidRDefault="00413126" w14:paraId="4EA75061" w14:textId="77777777">
            <w:pPr>
              <w:pStyle w:val="TableParagraph"/>
              <w:spacing w:before="2"/>
              <w:rPr>
                <w:sz w:val="16"/>
              </w:rPr>
            </w:pPr>
          </w:p>
          <w:p w:rsidR="00413126" w:rsidP="00C24D76" w:rsidRDefault="00413126" w14:paraId="6C9AA5BC" w14:textId="03C38763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18.507.64 eur</w:t>
            </w:r>
          </w:p>
        </w:tc>
        <w:tc>
          <w:tcPr>
            <w:tcW w:w="619" w:type="pct"/>
            <w:tcBorders>
              <w:right w:val="single" w:color="000000" w:sz="18" w:space="0"/>
            </w:tcBorders>
            <w:shd w:val="clear" w:color="auto" w:fill="00CCFF"/>
          </w:tcPr>
          <w:p w:rsidR="00413126" w:rsidP="00C24D76" w:rsidRDefault="00413126" w14:paraId="7F2D94E3" w14:textId="77777777">
            <w:pPr>
              <w:pStyle w:val="TableParagraph"/>
              <w:rPr>
                <w:sz w:val="18"/>
              </w:rPr>
            </w:pPr>
          </w:p>
          <w:p w:rsidR="00413126" w:rsidP="00C24D76" w:rsidRDefault="00413126" w14:paraId="12B5C3F3" w14:textId="77777777">
            <w:pPr>
              <w:pStyle w:val="TableParagraph"/>
              <w:spacing w:before="2"/>
              <w:rPr>
                <w:sz w:val="16"/>
              </w:rPr>
            </w:pPr>
          </w:p>
          <w:p w:rsidR="00413126" w:rsidP="00C24D76" w:rsidRDefault="00413126" w14:paraId="03D51017" w14:textId="622B01F0">
            <w:pPr>
              <w:pStyle w:val="TableParagraph"/>
              <w:rPr>
                <w:sz w:val="18"/>
              </w:rPr>
            </w:pPr>
            <w:r>
              <w:rPr>
                <w:w w:val="95"/>
                <w:sz w:val="17"/>
              </w:rPr>
              <w:t>Dužnik</w:t>
            </w:r>
            <w:r>
              <w:rPr>
                <w:spacing w:val="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I</w:t>
            </w:r>
            <w:r>
              <w:rPr>
                <w:spacing w:val="7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povjerenik</w:t>
            </w:r>
          </w:p>
        </w:tc>
        <w:tc>
          <w:tcPr>
            <w:tcW w:w="465" w:type="pct"/>
            <w:tcBorders>
              <w:left w:val="single" w:color="000000" w:sz="18" w:space="0"/>
            </w:tcBorders>
            <w:shd w:val="clear" w:color="auto" w:fill="00CCFF"/>
          </w:tcPr>
          <w:p w:rsidR="00413126" w:rsidP="00C24D76" w:rsidRDefault="00413126" w14:paraId="26F64B07" w14:textId="77777777">
            <w:pPr>
              <w:pStyle w:val="TableParagraph"/>
              <w:spacing w:before="7"/>
              <w:rPr>
                <w:sz w:val="15"/>
              </w:rPr>
            </w:pPr>
          </w:p>
          <w:p w:rsidR="00413126" w:rsidP="00CF6D3F" w:rsidRDefault="00413126" w14:paraId="10A5A436" w14:textId="77777777">
            <w:pPr>
              <w:pStyle w:val="TableParagraph"/>
              <w:spacing w:line="261" w:lineRule="auto"/>
              <w:ind w:left="547" w:right="53" w:firstLine="579"/>
              <w:rPr>
                <w:sz w:val="17"/>
              </w:rPr>
            </w:pPr>
          </w:p>
          <w:p w:rsidR="00413126" w:rsidP="00CF6D3F" w:rsidRDefault="00413126" w14:paraId="51A9022A" w14:textId="5C10EECA">
            <w:pPr>
              <w:pStyle w:val="TableParagraph"/>
              <w:spacing w:line="261" w:lineRule="auto"/>
              <w:ind w:right="53"/>
              <w:rPr>
                <w:sz w:val="17"/>
              </w:rPr>
            </w:pPr>
            <w:r>
              <w:rPr>
                <w:sz w:val="17"/>
              </w:rPr>
              <w:t>Ne postoji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dokumentacija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za</w:t>
            </w:r>
          </w:p>
          <w:p w:rsidR="00413126" w:rsidP="00C24D76" w:rsidRDefault="00413126" w14:paraId="1FD70053" w14:textId="5BC4EF0E">
            <w:pPr>
              <w:pStyle w:val="TableParagraph"/>
              <w:rPr>
                <w:sz w:val="18"/>
              </w:rPr>
            </w:pPr>
            <w:r>
              <w:rPr>
                <w:w w:val="95"/>
                <w:sz w:val="17"/>
              </w:rPr>
              <w:t>osporeno</w:t>
            </w:r>
            <w:r>
              <w:rPr>
                <w:spacing w:val="14"/>
                <w:w w:val="95"/>
                <w:sz w:val="17"/>
              </w:rPr>
              <w:t xml:space="preserve"> </w:t>
            </w:r>
            <w:r>
              <w:rPr>
                <w:w w:val="95"/>
                <w:sz w:val="17"/>
              </w:rPr>
              <w:t>potraživanje</w:t>
            </w:r>
          </w:p>
        </w:tc>
        <w:tc>
          <w:tcPr>
            <w:tcW w:w="721" w:type="pct"/>
            <w:shd w:val="clear" w:color="auto" w:fill="00CCFF"/>
          </w:tcPr>
          <w:p w:rsidR="00413126" w:rsidP="00C24D76" w:rsidRDefault="00413126" w14:paraId="2D13D835" w14:textId="77777777">
            <w:pPr>
              <w:pStyle w:val="TableParagraph"/>
              <w:rPr>
                <w:sz w:val="18"/>
              </w:rPr>
            </w:pPr>
          </w:p>
          <w:p w:rsidR="00413126" w:rsidP="00C24D76" w:rsidRDefault="00413126" w14:paraId="6D5A4736" w14:textId="77777777">
            <w:pPr>
              <w:pStyle w:val="TableParagraph"/>
              <w:spacing w:before="2"/>
              <w:rPr>
                <w:sz w:val="16"/>
              </w:rPr>
            </w:pPr>
          </w:p>
          <w:p w:rsidR="00413126" w:rsidP="00C24D76" w:rsidRDefault="00413126" w14:paraId="16342BF3" w14:textId="3B6ADA47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ne</w:t>
            </w:r>
          </w:p>
        </w:tc>
      </w:tr>
      <w:tr w:rsidR="00413126" w:rsidTr="00413126" w14:paraId="7B7CCC3E" w14:textId="12C04C72">
        <w:trPr>
          <w:trHeight w:val="1598"/>
        </w:trPr>
        <w:tc>
          <w:tcPr>
            <w:tcW w:w="254" w:type="pct"/>
            <w:shd w:val="clear" w:color="auto" w:fill="00CCFF"/>
          </w:tcPr>
          <w:p w:rsidR="00413126" w:rsidP="00BE4DD2" w:rsidRDefault="00413126" w14:paraId="1EEC64AD" w14:textId="77777777">
            <w:pPr>
              <w:pStyle w:val="TableParagraph"/>
              <w:rPr>
                <w:sz w:val="18"/>
              </w:rPr>
            </w:pPr>
          </w:p>
          <w:p w:rsidR="00413126" w:rsidP="00BE4DD2" w:rsidRDefault="00413126" w14:paraId="6DDF016F" w14:textId="77777777">
            <w:pPr>
              <w:pStyle w:val="TableParagraph"/>
              <w:rPr>
                <w:sz w:val="18"/>
              </w:rPr>
            </w:pPr>
          </w:p>
          <w:p w:rsidR="00413126" w:rsidP="00BE4DD2" w:rsidRDefault="00413126" w14:paraId="1F46EF32" w14:textId="77777777">
            <w:pPr>
              <w:pStyle w:val="TableParagraph"/>
              <w:rPr>
                <w:sz w:val="18"/>
              </w:rPr>
            </w:pPr>
          </w:p>
          <w:p w:rsidR="00413126" w:rsidP="00BE4DD2" w:rsidRDefault="00413126" w14:paraId="7F530BFB" w14:textId="77777777">
            <w:pPr>
              <w:pStyle w:val="TableParagraph"/>
              <w:rPr>
                <w:sz w:val="18"/>
              </w:rPr>
            </w:pPr>
          </w:p>
          <w:p w:rsidR="00413126" w:rsidP="00BE4DD2" w:rsidRDefault="00413126" w14:paraId="2FFF8C94" w14:textId="77777777">
            <w:pPr>
              <w:pStyle w:val="TableParagraph"/>
              <w:spacing w:before="4"/>
            </w:pPr>
          </w:p>
          <w:p w:rsidR="00413126" w:rsidP="00BE4DD2" w:rsidRDefault="00413126" w14:paraId="53BDFD86" w14:textId="79C0CEEC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>48.</w:t>
            </w:r>
          </w:p>
        </w:tc>
        <w:tc>
          <w:tcPr>
            <w:tcW w:w="426" w:type="pct"/>
            <w:shd w:val="clear" w:color="auto" w:fill="00CCFF"/>
          </w:tcPr>
          <w:p w:rsidRPr="0092641E" w:rsidR="00413126" w:rsidP="0086694F" w:rsidRDefault="00413126" w14:paraId="4A0B86E6" w14:textId="77777777">
            <w:pPr>
              <w:pStyle w:val="Naslov1"/>
              <w:outlineLvl w:val="0"/>
              <w:rPr>
                <w:b w:val="false"/>
                <w:bCs w:val="false"/>
                <w:spacing w:val="-45"/>
              </w:rPr>
            </w:pPr>
            <w:r w:rsidRPr="0092641E">
              <w:rPr>
                <w:b w:val="false"/>
                <w:bCs w:val="false"/>
              </w:rPr>
              <w:t>PERI</w:t>
            </w:r>
            <w:r w:rsidRPr="0092641E">
              <w:rPr>
                <w:b w:val="false"/>
                <w:bCs w:val="false"/>
                <w:spacing w:val="5"/>
              </w:rPr>
              <w:t xml:space="preserve"> </w:t>
            </w:r>
            <w:r w:rsidRPr="0092641E">
              <w:rPr>
                <w:b w:val="false"/>
                <w:bCs w:val="false"/>
              </w:rPr>
              <w:t>oplate</w:t>
            </w:r>
            <w:r w:rsidRPr="0092641E">
              <w:rPr>
                <w:b w:val="false"/>
                <w:bCs w:val="false"/>
                <w:spacing w:val="3"/>
              </w:rPr>
              <w:t xml:space="preserve"> </w:t>
            </w:r>
            <w:r w:rsidRPr="0092641E">
              <w:rPr>
                <w:b w:val="false"/>
                <w:bCs w:val="false"/>
              </w:rPr>
              <w:t>i</w:t>
            </w:r>
            <w:r w:rsidRPr="0092641E">
              <w:rPr>
                <w:b w:val="false"/>
                <w:bCs w:val="false"/>
                <w:spacing w:val="6"/>
              </w:rPr>
              <w:t xml:space="preserve"> </w:t>
            </w:r>
            <w:r w:rsidRPr="0092641E">
              <w:rPr>
                <w:b w:val="false"/>
                <w:bCs w:val="false"/>
              </w:rPr>
              <w:t>skele</w:t>
            </w:r>
            <w:r w:rsidRPr="0092641E">
              <w:rPr>
                <w:b w:val="false"/>
                <w:bCs w:val="false"/>
                <w:spacing w:val="3"/>
              </w:rPr>
              <w:t xml:space="preserve"> </w:t>
            </w:r>
            <w:r w:rsidRPr="0092641E">
              <w:rPr>
                <w:b w:val="false"/>
                <w:bCs w:val="false"/>
              </w:rPr>
              <w:t>d.o.o.</w:t>
            </w:r>
          </w:p>
          <w:p w:rsidRPr="0092641E" w:rsidR="00413126" w:rsidP="0086694F" w:rsidRDefault="00413126" w14:paraId="37430D7B" w14:textId="77777777">
            <w:pPr>
              <w:pStyle w:val="Naslov1"/>
              <w:outlineLvl w:val="0"/>
              <w:rPr>
                <w:b w:val="false"/>
                <w:bCs w:val="false"/>
                <w:spacing w:val="-5"/>
              </w:rPr>
            </w:pPr>
            <w:r w:rsidRPr="0092641E">
              <w:rPr>
                <w:b w:val="false"/>
                <w:bCs w:val="false"/>
                <w:spacing w:val="-2"/>
              </w:rPr>
              <w:t>IZLUČNI</w:t>
            </w:r>
          </w:p>
          <w:p w:rsidRPr="0092641E" w:rsidR="00413126" w:rsidP="0086694F" w:rsidRDefault="00413126" w14:paraId="2268FF0D" w14:textId="77777777">
            <w:pPr>
              <w:pStyle w:val="Naslov1"/>
              <w:outlineLvl w:val="0"/>
              <w:rPr>
                <w:b w:val="false"/>
                <w:bCs w:val="false"/>
              </w:rPr>
            </w:pPr>
            <w:r w:rsidRPr="0092641E">
              <w:rPr>
                <w:b w:val="false"/>
                <w:bCs w:val="false"/>
                <w:spacing w:val="-2"/>
              </w:rPr>
              <w:t>VJEROVNIK</w:t>
            </w:r>
          </w:p>
          <w:p w:rsidRPr="0092641E" w:rsidR="00413126" w:rsidP="0086694F" w:rsidRDefault="00413126" w14:paraId="3AB3CE9A" w14:textId="37FFB7E4">
            <w:pPr>
              <w:pStyle w:val="Naslov1"/>
              <w:outlineLvl w:val="0"/>
              <w:rPr>
                <w:b w:val="false"/>
                <w:bCs w:val="false"/>
                <w:sz w:val="18"/>
              </w:rPr>
            </w:pPr>
            <w:r w:rsidRPr="0092641E">
              <w:rPr>
                <w:b w:val="false"/>
                <w:bCs w:val="false"/>
              </w:rPr>
              <w:t>NE</w:t>
            </w:r>
            <w:r w:rsidRPr="0092641E">
              <w:rPr>
                <w:b w:val="false"/>
                <w:bCs w:val="false"/>
                <w:spacing w:val="2"/>
              </w:rPr>
              <w:t xml:space="preserve"> </w:t>
            </w:r>
            <w:r w:rsidRPr="0092641E">
              <w:rPr>
                <w:b w:val="false"/>
                <w:bCs w:val="false"/>
              </w:rPr>
              <w:t>PRISTAJE</w:t>
            </w:r>
            <w:r w:rsidRPr="0092641E">
              <w:rPr>
                <w:b w:val="false"/>
                <w:bCs w:val="false"/>
                <w:spacing w:val="3"/>
              </w:rPr>
              <w:t xml:space="preserve"> </w:t>
            </w:r>
            <w:r w:rsidRPr="0092641E">
              <w:rPr>
                <w:b w:val="false"/>
                <w:bCs w:val="false"/>
              </w:rPr>
              <w:t>DA</w:t>
            </w:r>
            <w:r w:rsidRPr="0092641E">
              <w:rPr>
                <w:b w:val="false"/>
                <w:bCs w:val="false"/>
                <w:spacing w:val="3"/>
              </w:rPr>
              <w:t xml:space="preserve"> </w:t>
            </w:r>
            <w:r w:rsidRPr="0092641E">
              <w:rPr>
                <w:b w:val="false"/>
                <w:bCs w:val="false"/>
              </w:rPr>
              <w:t>SE</w:t>
            </w:r>
            <w:r w:rsidRPr="0092641E">
              <w:rPr>
                <w:b w:val="false"/>
                <w:bCs w:val="false"/>
                <w:spacing w:val="1"/>
              </w:rPr>
              <w:t xml:space="preserve"> </w:t>
            </w:r>
            <w:r w:rsidRPr="0092641E">
              <w:rPr>
                <w:b w:val="false"/>
                <w:bCs w:val="false"/>
              </w:rPr>
              <w:t>IZDVOJI</w:t>
            </w:r>
            <w:r w:rsidRPr="0092641E">
              <w:rPr>
                <w:b w:val="false"/>
                <w:bCs w:val="false"/>
                <w:spacing w:val="6"/>
              </w:rPr>
              <w:t xml:space="preserve"> </w:t>
            </w:r>
            <w:r w:rsidRPr="0092641E">
              <w:rPr>
                <w:b w:val="false"/>
                <w:bCs w:val="false"/>
              </w:rPr>
              <w:t>PREDMET</w:t>
            </w:r>
            <w:r w:rsidRPr="0092641E">
              <w:rPr>
                <w:b w:val="false"/>
                <w:bCs w:val="false"/>
                <w:spacing w:val="6"/>
              </w:rPr>
              <w:t xml:space="preserve"> </w:t>
            </w:r>
            <w:r w:rsidRPr="0092641E">
              <w:rPr>
                <w:b w:val="false"/>
                <w:bCs w:val="false"/>
              </w:rPr>
              <w:t>NA</w:t>
            </w:r>
            <w:r w:rsidRPr="0092641E">
              <w:rPr>
                <w:b w:val="false"/>
                <w:bCs w:val="false"/>
                <w:spacing w:val="1"/>
              </w:rPr>
              <w:t xml:space="preserve"> </w:t>
            </w:r>
            <w:r w:rsidRPr="0092641E">
              <w:rPr>
                <w:b w:val="false"/>
                <w:bCs w:val="false"/>
              </w:rPr>
              <w:t>KOJI</w:t>
            </w:r>
            <w:r w:rsidRPr="0092641E">
              <w:rPr>
                <w:b w:val="false"/>
                <w:bCs w:val="false"/>
                <w:spacing w:val="4"/>
              </w:rPr>
              <w:t xml:space="preserve"> </w:t>
            </w:r>
            <w:r w:rsidRPr="0092641E">
              <w:rPr>
                <w:b w:val="false"/>
                <w:bCs w:val="false"/>
              </w:rPr>
              <w:t>SE</w:t>
            </w:r>
            <w:r w:rsidRPr="0092641E">
              <w:rPr>
                <w:b w:val="false"/>
                <w:bCs w:val="false"/>
                <w:spacing w:val="2"/>
              </w:rPr>
              <w:t xml:space="preserve"> </w:t>
            </w:r>
            <w:r w:rsidRPr="0092641E">
              <w:rPr>
                <w:b w:val="false"/>
                <w:bCs w:val="false"/>
              </w:rPr>
              <w:t>ODNOSI</w:t>
            </w:r>
            <w:r w:rsidRPr="0092641E">
              <w:rPr>
                <w:b w:val="false"/>
                <w:bCs w:val="false"/>
                <w:spacing w:val="1"/>
              </w:rPr>
              <w:t xml:space="preserve"> </w:t>
            </w:r>
            <w:r w:rsidRPr="0092641E">
              <w:rPr>
                <w:b w:val="false"/>
                <w:bCs w:val="false"/>
              </w:rPr>
              <w:t>NJEGOVO IZLUČNO</w:t>
            </w:r>
            <w:r w:rsidRPr="0092641E">
              <w:rPr>
                <w:b w:val="false"/>
                <w:bCs w:val="false"/>
                <w:spacing w:val="1"/>
              </w:rPr>
              <w:t xml:space="preserve"> </w:t>
            </w:r>
            <w:r w:rsidRPr="0092641E">
              <w:rPr>
                <w:b w:val="false"/>
                <w:bCs w:val="false"/>
              </w:rPr>
              <w:t>PRAVO</w:t>
            </w:r>
            <w:r w:rsidRPr="0092641E">
              <w:rPr>
                <w:b w:val="false"/>
                <w:bCs w:val="false"/>
                <w:spacing w:val="5"/>
              </w:rPr>
              <w:t xml:space="preserve"> </w:t>
            </w:r>
            <w:r w:rsidRPr="0092641E">
              <w:rPr>
                <w:b w:val="false"/>
                <w:bCs w:val="false"/>
              </w:rPr>
              <w:t>RADI</w:t>
            </w:r>
            <w:r w:rsidRPr="0092641E">
              <w:rPr>
                <w:b w:val="false"/>
                <w:bCs w:val="false"/>
                <w:spacing w:val="6"/>
              </w:rPr>
              <w:t xml:space="preserve"> </w:t>
            </w:r>
            <w:r w:rsidRPr="0092641E">
              <w:rPr>
                <w:b w:val="false"/>
                <w:bCs w:val="false"/>
              </w:rPr>
              <w:t>PROVEDBE</w:t>
            </w:r>
            <w:r w:rsidRPr="0092641E">
              <w:rPr>
                <w:b w:val="false"/>
                <w:bCs w:val="false"/>
                <w:spacing w:val="-44"/>
              </w:rPr>
              <w:t xml:space="preserve"> </w:t>
            </w:r>
            <w:r w:rsidRPr="0092641E">
              <w:rPr>
                <w:b w:val="false"/>
                <w:bCs w:val="false"/>
              </w:rPr>
              <w:t>PLANA</w:t>
            </w:r>
            <w:r w:rsidRPr="0092641E">
              <w:rPr>
                <w:b w:val="false"/>
                <w:bCs w:val="false"/>
                <w:spacing w:val="1"/>
              </w:rPr>
              <w:t xml:space="preserve"> </w:t>
            </w:r>
          </w:p>
        </w:tc>
        <w:tc>
          <w:tcPr>
            <w:tcW w:w="442" w:type="pct"/>
            <w:shd w:val="clear" w:color="auto" w:fill="00CCFF"/>
          </w:tcPr>
          <w:p w:rsidRPr="0092641E" w:rsidR="00413126" w:rsidP="00BE4DD2" w:rsidRDefault="00413126" w14:paraId="6A4D06B1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28069C87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20AFB3EC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0F962626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0E42493D" w14:textId="77777777">
            <w:pPr>
              <w:pStyle w:val="TableParagraph"/>
              <w:spacing w:before="4"/>
            </w:pPr>
          </w:p>
          <w:p w:rsidRPr="0092641E" w:rsidR="00413126" w:rsidP="00BE4DD2" w:rsidRDefault="00413126" w14:paraId="1F09CA61" w14:textId="20005CF0">
            <w:pPr>
              <w:pStyle w:val="TableParagraph"/>
              <w:rPr>
                <w:sz w:val="18"/>
              </w:rPr>
            </w:pPr>
            <w:r w:rsidRPr="0092641E">
              <w:rPr>
                <w:sz w:val="17"/>
              </w:rPr>
              <w:t>31650405172</w:t>
            </w:r>
          </w:p>
        </w:tc>
        <w:tc>
          <w:tcPr>
            <w:tcW w:w="535" w:type="pct"/>
            <w:tcBorders>
              <w:right w:val="single" w:color="000000" w:sz="18" w:space="0"/>
            </w:tcBorders>
            <w:shd w:val="clear" w:color="auto" w:fill="00CCFF"/>
          </w:tcPr>
          <w:p w:rsidRPr="0092641E" w:rsidR="00413126" w:rsidP="00BE4DD2" w:rsidRDefault="00413126" w14:paraId="48FA2A5F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4038476B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4A18A398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2E48E240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3D1C7789" w14:textId="77777777">
            <w:pPr>
              <w:pStyle w:val="TableParagraph"/>
              <w:spacing w:before="150"/>
              <w:ind w:left="31"/>
              <w:rPr>
                <w:sz w:val="17"/>
              </w:rPr>
            </w:pPr>
            <w:r w:rsidRPr="0092641E">
              <w:rPr>
                <w:w w:val="95"/>
                <w:sz w:val="17"/>
              </w:rPr>
              <w:t>BANJAVČIĆEVA</w:t>
            </w:r>
            <w:r w:rsidRPr="0092641E">
              <w:rPr>
                <w:spacing w:val="1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13</w:t>
            </w:r>
          </w:p>
          <w:p w:rsidRPr="0092641E" w:rsidR="00413126" w:rsidP="00BE4DD2" w:rsidRDefault="00413126" w14:paraId="55A5BC4F" w14:textId="082284C9">
            <w:pPr>
              <w:pStyle w:val="TableParagraph"/>
              <w:spacing w:before="10"/>
              <w:rPr>
                <w:sz w:val="24"/>
              </w:rPr>
            </w:pPr>
            <w:r w:rsidRPr="0092641E">
              <w:rPr>
                <w:rFonts w:ascii="Microsoft Sans Serif"/>
                <w:spacing w:val="-41"/>
                <w:w w:val="101"/>
                <w:sz w:val="15"/>
              </w:rPr>
              <w:t xml:space="preserve"> </w:t>
            </w:r>
            <w:r w:rsidRPr="0092641E">
              <w:rPr>
                <w:sz w:val="17"/>
              </w:rPr>
              <w:t>10000,</w:t>
            </w:r>
            <w:r w:rsidRPr="0092641E">
              <w:rPr>
                <w:spacing w:val="7"/>
                <w:sz w:val="17"/>
              </w:rPr>
              <w:t xml:space="preserve"> </w:t>
            </w:r>
            <w:r w:rsidRPr="0092641E">
              <w:rPr>
                <w:sz w:val="17"/>
              </w:rPr>
              <w:t>ZAGREB</w:t>
            </w:r>
          </w:p>
        </w:tc>
        <w:tc>
          <w:tcPr>
            <w:tcW w:w="507" w:type="pct"/>
            <w:tcBorders>
              <w:left w:val="single" w:color="000000" w:sz="18" w:space="0"/>
            </w:tcBorders>
            <w:shd w:val="clear" w:color="auto" w:fill="00CCFF"/>
          </w:tcPr>
          <w:p w:rsidRPr="0092641E" w:rsidR="00413126" w:rsidP="00BE4DD2" w:rsidRDefault="00413126" w14:paraId="2F4CC778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2F8D2621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54FC8A2B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774D66B7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6F6A652D" w14:textId="77777777">
            <w:pPr>
              <w:pStyle w:val="TableParagraph"/>
              <w:spacing w:before="4"/>
            </w:pPr>
          </w:p>
          <w:p w:rsidRPr="0092641E" w:rsidR="00413126" w:rsidP="00BE4DD2" w:rsidRDefault="00413126" w14:paraId="52361111" w14:textId="5FB8625C">
            <w:pPr>
              <w:pStyle w:val="TableParagraph"/>
              <w:rPr>
                <w:sz w:val="18"/>
              </w:rPr>
            </w:pPr>
            <w:r w:rsidRPr="0092641E">
              <w:rPr>
                <w:sz w:val="17"/>
              </w:rPr>
              <w:t>34.594,54</w:t>
            </w:r>
            <w:r w:rsidRPr="0092641E">
              <w:rPr>
                <w:spacing w:val="2"/>
                <w:sz w:val="17"/>
              </w:rPr>
              <w:t xml:space="preserve"> </w:t>
            </w:r>
            <w:r w:rsidRPr="0092641E">
              <w:rPr>
                <w:sz w:val="17"/>
              </w:rPr>
              <w:t>EUR</w:t>
            </w:r>
          </w:p>
        </w:tc>
        <w:tc>
          <w:tcPr>
            <w:tcW w:w="516" w:type="pct"/>
            <w:shd w:val="clear" w:color="auto" w:fill="00CCFF"/>
          </w:tcPr>
          <w:p w:rsidRPr="0092641E" w:rsidR="00413126" w:rsidP="00BE4DD2" w:rsidRDefault="00413126" w14:paraId="3FA25CBB" w14:textId="77777777">
            <w:pPr>
              <w:pStyle w:val="TableParagraph"/>
              <w:spacing w:before="8"/>
              <w:rPr>
                <w:sz w:val="21"/>
              </w:rPr>
            </w:pPr>
          </w:p>
          <w:p w:rsidRPr="0092641E" w:rsidR="00413126" w:rsidP="00BE4DD2" w:rsidRDefault="00413126" w14:paraId="52CC4EB2" w14:textId="77777777">
            <w:pPr>
              <w:pStyle w:val="TableParagraph"/>
              <w:spacing w:before="1" w:line="261" w:lineRule="auto"/>
              <w:ind w:right="48"/>
              <w:rPr>
                <w:spacing w:val="5"/>
                <w:w w:val="95"/>
                <w:sz w:val="17"/>
              </w:rPr>
            </w:pPr>
            <w:r w:rsidRPr="0092641E">
              <w:rPr>
                <w:w w:val="95"/>
                <w:sz w:val="17"/>
              </w:rPr>
              <w:t>27.463.15</w:t>
            </w:r>
          </w:p>
          <w:p w:rsidRPr="0092641E" w:rsidR="00413126" w:rsidP="00BE4DD2" w:rsidRDefault="00413126" w14:paraId="02F3D790" w14:textId="3E8357D2">
            <w:pPr>
              <w:pStyle w:val="TableParagraph"/>
              <w:spacing w:before="1" w:line="261" w:lineRule="auto"/>
              <w:ind w:right="48"/>
              <w:rPr>
                <w:sz w:val="17"/>
              </w:rPr>
            </w:pPr>
            <w:r w:rsidRPr="0092641E">
              <w:rPr>
                <w:w w:val="95"/>
                <w:sz w:val="17"/>
              </w:rPr>
              <w:t>EUR</w:t>
            </w:r>
            <w:r w:rsidRPr="0092641E">
              <w:rPr>
                <w:spacing w:val="6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dužnik</w:t>
            </w:r>
            <w:r w:rsidRPr="0092641E">
              <w:rPr>
                <w:spacing w:val="-42"/>
                <w:w w:val="95"/>
                <w:sz w:val="17"/>
              </w:rPr>
              <w:t xml:space="preserve"> </w:t>
            </w:r>
            <w:r w:rsidR="0057490B">
              <w:rPr>
                <w:sz w:val="17"/>
              </w:rPr>
              <w:t>priznaje /27.463,15</w:t>
            </w:r>
          </w:p>
          <w:p w:rsidRPr="0092641E" w:rsidR="00413126" w:rsidP="00BE4DD2" w:rsidRDefault="00413126" w14:paraId="7F39A85E" w14:textId="5FA15B12">
            <w:pPr>
              <w:pStyle w:val="TableParagraph"/>
              <w:rPr>
                <w:sz w:val="18"/>
              </w:rPr>
            </w:pPr>
            <w:r w:rsidRPr="0092641E">
              <w:rPr>
                <w:sz w:val="17"/>
              </w:rPr>
              <w:t>EUR</w:t>
            </w:r>
            <w:r w:rsidRPr="0092641E">
              <w:rPr>
                <w:spacing w:val="9"/>
                <w:sz w:val="17"/>
              </w:rPr>
              <w:t xml:space="preserve"> </w:t>
            </w:r>
            <w:r w:rsidRPr="0092641E">
              <w:rPr>
                <w:sz w:val="17"/>
              </w:rPr>
              <w:t>povjerenik</w:t>
            </w:r>
            <w:r w:rsidRPr="0092641E">
              <w:rPr>
                <w:spacing w:val="11"/>
                <w:sz w:val="17"/>
              </w:rPr>
              <w:t xml:space="preserve"> </w:t>
            </w:r>
            <w:r w:rsidRPr="0092641E">
              <w:rPr>
                <w:sz w:val="17"/>
              </w:rPr>
              <w:t>priznaje</w:t>
            </w:r>
          </w:p>
        </w:tc>
        <w:tc>
          <w:tcPr>
            <w:tcW w:w="516" w:type="pct"/>
            <w:shd w:val="clear" w:color="auto" w:fill="00CCFF"/>
          </w:tcPr>
          <w:p w:rsidRPr="0092641E" w:rsidR="00413126" w:rsidP="00BE4DD2" w:rsidRDefault="00413126" w14:paraId="4C2F9E61" w14:textId="77777777">
            <w:pPr>
              <w:pStyle w:val="TableParagraph"/>
              <w:spacing w:before="143" w:line="261" w:lineRule="auto"/>
              <w:ind w:right="55"/>
              <w:rPr>
                <w:sz w:val="18"/>
              </w:rPr>
            </w:pPr>
          </w:p>
          <w:p w:rsidRPr="0092641E" w:rsidR="00413126" w:rsidP="00BE4DD2" w:rsidRDefault="00413126" w14:paraId="59DBBBBD" w14:textId="3BB52C97">
            <w:pPr>
              <w:pStyle w:val="TableParagraph"/>
              <w:spacing w:before="143" w:line="261" w:lineRule="auto"/>
              <w:ind w:right="55"/>
              <w:rPr>
                <w:sz w:val="17"/>
              </w:rPr>
            </w:pPr>
            <w:r w:rsidRPr="0092641E">
              <w:rPr>
                <w:w w:val="95"/>
                <w:sz w:val="17"/>
              </w:rPr>
              <w:t>7.131.39</w:t>
            </w:r>
            <w:r w:rsidRPr="0092641E">
              <w:rPr>
                <w:spacing w:val="-1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eur</w:t>
            </w:r>
            <w:r w:rsidRPr="0092641E">
              <w:rPr>
                <w:spacing w:val="1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dužnik</w:t>
            </w:r>
            <w:r w:rsidRPr="0092641E">
              <w:rPr>
                <w:spacing w:val="-42"/>
                <w:w w:val="95"/>
                <w:sz w:val="17"/>
              </w:rPr>
              <w:t xml:space="preserve"> </w:t>
            </w:r>
            <w:r w:rsidRPr="0092641E">
              <w:rPr>
                <w:sz w:val="17"/>
              </w:rPr>
              <w:t>ospo</w:t>
            </w:r>
            <w:r w:rsidR="00D25282">
              <w:rPr>
                <w:sz w:val="17"/>
              </w:rPr>
              <w:t xml:space="preserve">rava/ 7.131,39 </w:t>
            </w:r>
            <w:r w:rsidRPr="0092641E">
              <w:rPr>
                <w:spacing w:val="-45"/>
                <w:sz w:val="17"/>
              </w:rPr>
              <w:t xml:space="preserve"> </w:t>
            </w:r>
            <w:r w:rsidRPr="0092641E">
              <w:rPr>
                <w:sz w:val="17"/>
              </w:rPr>
              <w:t>EUR</w:t>
            </w:r>
            <w:r w:rsidRPr="0092641E">
              <w:rPr>
                <w:spacing w:val="2"/>
                <w:sz w:val="17"/>
              </w:rPr>
              <w:t xml:space="preserve"> </w:t>
            </w:r>
            <w:r w:rsidRPr="0092641E">
              <w:rPr>
                <w:sz w:val="17"/>
              </w:rPr>
              <w:t>povjerenik</w:t>
            </w:r>
          </w:p>
          <w:p w:rsidRPr="0092641E" w:rsidR="00413126" w:rsidP="00BE4DD2" w:rsidRDefault="00413126" w14:paraId="61FD0D44" w14:textId="5DBE2CF5">
            <w:pPr>
              <w:pStyle w:val="TableParagraph"/>
              <w:rPr>
                <w:sz w:val="18"/>
              </w:rPr>
            </w:pPr>
            <w:r w:rsidRPr="0092641E">
              <w:rPr>
                <w:sz w:val="17"/>
              </w:rPr>
              <w:t>osporava</w:t>
            </w:r>
          </w:p>
        </w:tc>
        <w:tc>
          <w:tcPr>
            <w:tcW w:w="619" w:type="pct"/>
            <w:tcBorders>
              <w:right w:val="single" w:color="000000" w:sz="18" w:space="0"/>
            </w:tcBorders>
            <w:shd w:val="clear" w:color="auto" w:fill="00CCFF"/>
          </w:tcPr>
          <w:p w:rsidRPr="0092641E" w:rsidR="00413126" w:rsidP="00BE4DD2" w:rsidRDefault="00413126" w14:paraId="63CF9109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2CFC04E6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5B54C458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5DFD472C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58A04FB4" w14:textId="77777777">
            <w:pPr>
              <w:pStyle w:val="TableParagraph"/>
              <w:spacing w:before="4"/>
            </w:pPr>
          </w:p>
          <w:p w:rsidRPr="0092641E" w:rsidR="00413126" w:rsidP="00BE4DD2" w:rsidRDefault="00413126" w14:paraId="43F2D1EE" w14:textId="191E9BBD">
            <w:pPr>
              <w:pStyle w:val="TableParagraph"/>
              <w:rPr>
                <w:sz w:val="18"/>
              </w:rPr>
            </w:pPr>
            <w:r w:rsidRPr="0092641E">
              <w:rPr>
                <w:w w:val="95"/>
                <w:sz w:val="17"/>
              </w:rPr>
              <w:t>Dužnik</w:t>
            </w:r>
            <w:r w:rsidRPr="0092641E">
              <w:rPr>
                <w:spacing w:val="4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I</w:t>
            </w:r>
            <w:r w:rsidRPr="0092641E">
              <w:rPr>
                <w:spacing w:val="7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povjerenik</w:t>
            </w:r>
          </w:p>
        </w:tc>
        <w:tc>
          <w:tcPr>
            <w:tcW w:w="465" w:type="pct"/>
            <w:tcBorders>
              <w:left w:val="single" w:color="000000" w:sz="18" w:space="0"/>
            </w:tcBorders>
            <w:shd w:val="clear" w:color="auto" w:fill="00CCFF"/>
          </w:tcPr>
          <w:p w:rsidRPr="0092641E" w:rsidR="00413126" w:rsidP="00BE4DD2" w:rsidRDefault="00413126" w14:paraId="464951FD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05DB36D2" w14:textId="77777777">
            <w:pPr>
              <w:pStyle w:val="TableParagraph"/>
              <w:spacing w:line="261" w:lineRule="auto"/>
              <w:ind w:right="53"/>
              <w:rPr>
                <w:sz w:val="17"/>
              </w:rPr>
            </w:pPr>
            <w:r w:rsidRPr="0092641E">
              <w:rPr>
                <w:sz w:val="17"/>
              </w:rPr>
              <w:t>Sukladno</w:t>
            </w:r>
            <w:r w:rsidRPr="0092641E">
              <w:rPr>
                <w:spacing w:val="8"/>
                <w:sz w:val="17"/>
              </w:rPr>
              <w:t xml:space="preserve"> </w:t>
            </w:r>
            <w:r w:rsidRPr="0092641E">
              <w:rPr>
                <w:sz w:val="17"/>
              </w:rPr>
              <w:t>poslovnoj</w:t>
            </w:r>
            <w:r w:rsidRPr="0092641E">
              <w:rPr>
                <w:spacing w:val="-4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dokumentaciji</w:t>
            </w:r>
            <w:r w:rsidRPr="0092641E">
              <w:rPr>
                <w:spacing w:val="20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dužnika,</w:t>
            </w:r>
            <w:r w:rsidRPr="0092641E">
              <w:rPr>
                <w:spacing w:val="-42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vjerovnik</w:t>
            </w:r>
            <w:r w:rsidRPr="0092641E">
              <w:rPr>
                <w:spacing w:val="12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ne</w:t>
            </w:r>
            <w:r w:rsidRPr="0092641E">
              <w:rPr>
                <w:spacing w:val="11"/>
                <w:w w:val="95"/>
                <w:sz w:val="17"/>
              </w:rPr>
              <w:t xml:space="preserve"> </w:t>
            </w:r>
            <w:r w:rsidRPr="0092641E">
              <w:rPr>
                <w:w w:val="95"/>
                <w:sz w:val="17"/>
              </w:rPr>
              <w:t>raspolaže</w:t>
            </w:r>
            <w:r w:rsidRPr="0092641E">
              <w:rPr>
                <w:spacing w:val="-42"/>
                <w:w w:val="95"/>
                <w:sz w:val="17"/>
              </w:rPr>
              <w:t xml:space="preserve"> </w:t>
            </w:r>
            <w:r w:rsidRPr="0092641E">
              <w:rPr>
                <w:sz w:val="17"/>
              </w:rPr>
              <w:t>dokumentacijom</w:t>
            </w:r>
            <w:r w:rsidRPr="0092641E">
              <w:rPr>
                <w:spacing w:val="7"/>
                <w:sz w:val="17"/>
              </w:rPr>
              <w:t xml:space="preserve"> </w:t>
            </w:r>
            <w:r w:rsidRPr="0092641E">
              <w:rPr>
                <w:sz w:val="17"/>
              </w:rPr>
              <w:t>za</w:t>
            </w:r>
          </w:p>
          <w:p w:rsidRPr="0092641E" w:rsidR="00413126" w:rsidP="00BE4DD2" w:rsidRDefault="00413126" w14:paraId="556C6456" w14:textId="45D2DCF2">
            <w:pPr>
              <w:pStyle w:val="TableParagraph"/>
              <w:spacing w:before="7"/>
              <w:rPr>
                <w:sz w:val="15"/>
              </w:rPr>
            </w:pPr>
            <w:r w:rsidRPr="0092641E">
              <w:rPr>
                <w:sz w:val="17"/>
              </w:rPr>
              <w:t>osporeni</w:t>
            </w:r>
            <w:r w:rsidRPr="0092641E">
              <w:rPr>
                <w:spacing w:val="3"/>
                <w:sz w:val="17"/>
              </w:rPr>
              <w:t xml:space="preserve"> </w:t>
            </w:r>
            <w:r w:rsidRPr="0092641E">
              <w:rPr>
                <w:sz w:val="17"/>
              </w:rPr>
              <w:t>dio</w:t>
            </w:r>
          </w:p>
        </w:tc>
        <w:tc>
          <w:tcPr>
            <w:tcW w:w="721" w:type="pct"/>
            <w:shd w:val="clear" w:color="auto" w:fill="00CCFF"/>
          </w:tcPr>
          <w:p w:rsidRPr="0092641E" w:rsidR="00413126" w:rsidP="00BE4DD2" w:rsidRDefault="00413126" w14:paraId="457314C4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6AF08FC6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29C88057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0BF0422E" w14:textId="77777777">
            <w:pPr>
              <w:pStyle w:val="TableParagraph"/>
              <w:rPr>
                <w:sz w:val="18"/>
              </w:rPr>
            </w:pPr>
          </w:p>
          <w:p w:rsidRPr="0092641E" w:rsidR="00413126" w:rsidP="00BE4DD2" w:rsidRDefault="00413126" w14:paraId="1B279782" w14:textId="77777777">
            <w:pPr>
              <w:pStyle w:val="TableParagraph"/>
              <w:spacing w:before="4"/>
            </w:pPr>
          </w:p>
          <w:p w:rsidRPr="0092641E" w:rsidR="003A37B0" w:rsidP="003A37B0" w:rsidRDefault="00413126" w14:paraId="0F0D279C" w14:textId="17956A44">
            <w:pPr>
              <w:pStyle w:val="TableParagraph"/>
              <w:spacing w:before="1" w:line="261" w:lineRule="auto"/>
              <w:ind w:right="48"/>
              <w:rPr>
                <w:spacing w:val="5"/>
                <w:w w:val="95"/>
                <w:sz w:val="17"/>
              </w:rPr>
            </w:pPr>
            <w:r w:rsidRPr="0092641E">
              <w:rPr>
                <w:sz w:val="17"/>
              </w:rPr>
              <w:t>da</w:t>
            </w:r>
            <w:r w:rsidRPr="0092641E">
              <w:rPr>
                <w:spacing w:val="1"/>
                <w:sz w:val="17"/>
              </w:rPr>
              <w:t xml:space="preserve"> </w:t>
            </w:r>
            <w:r w:rsidRPr="0092641E">
              <w:rPr>
                <w:sz w:val="17"/>
              </w:rPr>
              <w:t>(</w:t>
            </w:r>
            <w:r w:rsidR="003A37B0">
              <w:rPr>
                <w:w w:val="95"/>
                <w:sz w:val="17"/>
              </w:rPr>
              <w:t>26.544,56</w:t>
            </w:r>
          </w:p>
          <w:p w:rsidRPr="0092641E" w:rsidR="00413126" w:rsidP="00BE4DD2" w:rsidRDefault="003A37B0" w14:paraId="3A521F05" w14:textId="42293D99">
            <w:pPr>
              <w:pStyle w:val="TableParagraph"/>
              <w:rPr>
                <w:sz w:val="18"/>
              </w:rPr>
            </w:pPr>
            <w:r>
              <w:rPr>
                <w:sz w:val="17"/>
              </w:rPr>
              <w:t xml:space="preserve"> </w:t>
            </w:r>
            <w:r w:rsidRPr="0092641E" w:rsidR="00413126">
              <w:rPr>
                <w:sz w:val="17"/>
              </w:rPr>
              <w:t>EUR</w:t>
            </w:r>
            <w:r w:rsidR="00BA69FB">
              <w:rPr>
                <w:sz w:val="17"/>
              </w:rPr>
              <w:t>, ali ne postoji za osporeni dio tražbine</w:t>
            </w:r>
            <w:r w:rsidRPr="0092641E" w:rsidR="00413126">
              <w:rPr>
                <w:sz w:val="17"/>
              </w:rPr>
              <w:t>)</w:t>
            </w:r>
          </w:p>
        </w:tc>
      </w:tr>
    </w:tbl>
    <w:p w:rsidR="008E4F03" w:rsidP="00580E25" w:rsidRDefault="008E4F03" w14:paraId="513F94B8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814BBC" w:rsidP="00814BBC" w:rsidRDefault="00814BBC" w14:paraId="4BEB2BE8" w14:textId="4908694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Vezano za razlučne i izlučne vjerovnike, sukladno čl. 46. st. 6. SZ-a izlučna i razlučna prava nisu predmet ispitivanja na ovom ročištu</w:t>
      </w:r>
      <w:r w:rsidR="00323DE9">
        <w:rPr>
          <w:rFonts w:ascii="Arial" w:hAnsi="Arial" w:cs="Arial"/>
          <w:szCs w:val="24"/>
        </w:rPr>
        <w:t xml:space="preserve">, već sud samo sastavlja tablicu </w:t>
      </w:r>
      <w:r w:rsidR="000E08FC">
        <w:rPr>
          <w:rFonts w:ascii="Arial" w:hAnsi="Arial" w:cs="Arial"/>
          <w:szCs w:val="24"/>
        </w:rPr>
        <w:t xml:space="preserve">ispitanih tražbina </w:t>
      </w:r>
      <w:r w:rsidR="00323DE9">
        <w:rPr>
          <w:rFonts w:ascii="Arial" w:hAnsi="Arial" w:cs="Arial"/>
          <w:szCs w:val="24"/>
        </w:rPr>
        <w:t xml:space="preserve">razlučnih </w:t>
      </w:r>
      <w:r w:rsidR="00011AD0">
        <w:rPr>
          <w:rFonts w:ascii="Arial" w:hAnsi="Arial" w:cs="Arial"/>
          <w:szCs w:val="24"/>
        </w:rPr>
        <w:t>prava</w:t>
      </w:r>
      <w:r w:rsidR="00323DE9">
        <w:rPr>
          <w:rFonts w:ascii="Arial" w:hAnsi="Arial" w:cs="Arial"/>
          <w:szCs w:val="24"/>
        </w:rPr>
        <w:t xml:space="preserve">, prema članku </w:t>
      </w:r>
      <w:r w:rsidR="000E08FC">
        <w:rPr>
          <w:rFonts w:ascii="Arial" w:hAnsi="Arial" w:cs="Arial"/>
          <w:szCs w:val="24"/>
        </w:rPr>
        <w:t>49 SZ-a.</w:t>
      </w:r>
    </w:p>
    <w:p w:rsidR="000E08FC" w:rsidP="00814BBC" w:rsidRDefault="000E08FC" w14:paraId="62BBB1D7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BE4DD2" w:rsidP="0092641E" w:rsidRDefault="00BE4DD2" w14:paraId="60B1D7D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323DE9" w:rsidP="00814BBC" w:rsidRDefault="00323DE9" w14:paraId="39A439D8" w14:textId="6FA9D088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TABLICA RAZLUČNIH </w:t>
      </w:r>
      <w:r w:rsidR="00011AD0">
        <w:rPr>
          <w:rFonts w:ascii="Arial" w:hAnsi="Arial" w:cs="Arial"/>
          <w:szCs w:val="24"/>
        </w:rPr>
        <w:t>PRAVA</w:t>
      </w:r>
      <w:r>
        <w:rPr>
          <w:rFonts w:ascii="Arial" w:hAnsi="Arial" w:cs="Arial"/>
          <w:szCs w:val="24"/>
        </w:rPr>
        <w:t>:</w:t>
      </w:r>
    </w:p>
    <w:p w:rsidR="00C47A70" w:rsidP="00814BBC" w:rsidRDefault="00C47A70" w14:paraId="5250A04F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tbl>
      <w:tblPr>
        <w:tblStyle w:val="TableNormal"/>
        <w:tblW w:w="4559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firstRow="1" w:lastRow="1" w:firstColumn="1" w:lastColumn="1" w:noHBand="0" w:noVBand="0" w:val="01E0"/>
      </w:tblPr>
      <w:tblGrid>
        <w:gridCol w:w="839"/>
        <w:gridCol w:w="2700"/>
        <w:gridCol w:w="1354"/>
        <w:gridCol w:w="2359"/>
        <w:gridCol w:w="2945"/>
        <w:gridCol w:w="2552"/>
      </w:tblGrid>
      <w:tr w:rsidR="00CA12E6" w:rsidTr="008B61CA" w14:paraId="39321E4B" w14:textId="77777777">
        <w:trPr>
          <w:trHeight w:val="2114"/>
        </w:trPr>
        <w:tc>
          <w:tcPr>
            <w:tcW w:w="329" w:type="pct"/>
            <w:shd w:val="clear" w:color="auto" w:fill="00CCFF"/>
          </w:tcPr>
          <w:p w:rsidR="00CA12E6" w:rsidP="004412B5" w:rsidRDefault="00CA12E6" w14:paraId="11326923" w14:textId="77777777">
            <w:pPr>
              <w:pStyle w:val="TableParagraph"/>
              <w:spacing w:before="4"/>
            </w:pPr>
          </w:p>
          <w:p w:rsidR="00CA12E6" w:rsidP="004412B5" w:rsidRDefault="00CA12E6" w14:paraId="55F814F1" w14:textId="77777777">
            <w:pPr>
              <w:pStyle w:val="TableParagraph"/>
              <w:spacing w:before="1" w:line="273" w:lineRule="auto"/>
              <w:ind w:left="47" w:right="24" w:hanging="52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Redni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broj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prijavlje</w:t>
            </w:r>
            <w:r>
              <w:rPr>
                <w:rFonts w:ascii="Arial" w:hAnsi="Arial"/>
                <w:b/>
                <w:spacing w:val="-4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ne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tražbine</w:t>
            </w:r>
          </w:p>
        </w:tc>
        <w:tc>
          <w:tcPr>
            <w:tcW w:w="1059" w:type="pct"/>
            <w:shd w:val="clear" w:color="auto" w:fill="00CCFF"/>
          </w:tcPr>
          <w:p w:rsidR="00CA12E6" w:rsidP="004412B5" w:rsidRDefault="00CA12E6" w14:paraId="2948485B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550C86A0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5C959179" w14:textId="77777777">
            <w:pPr>
              <w:pStyle w:val="TableParagraph"/>
              <w:spacing w:before="4"/>
              <w:rPr>
                <w:sz w:val="15"/>
              </w:rPr>
            </w:pPr>
          </w:p>
          <w:p w:rsidR="00CA12E6" w:rsidP="004412B5" w:rsidRDefault="00CA12E6" w14:paraId="70FAB7A1" w14:textId="77777777">
            <w:pPr>
              <w:pStyle w:val="TableParagraph"/>
              <w:spacing w:line="273" w:lineRule="auto"/>
              <w:ind w:left="713" w:hanging="44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Ime i</w:t>
            </w:r>
            <w:r>
              <w:rPr>
                <w:rFonts w:ascii="Arial"/>
                <w:b/>
                <w:spacing w:val="4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prezime</w:t>
            </w:r>
            <w:r>
              <w:rPr>
                <w:rFonts w:asci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/</w:t>
            </w:r>
            <w:r>
              <w:rPr>
                <w:rFonts w:asci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Naziv</w:t>
            </w:r>
            <w:r>
              <w:rPr>
                <w:rFonts w:ascii="Arial"/>
                <w:b/>
                <w:spacing w:val="-44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531" w:type="pct"/>
            <w:shd w:val="clear" w:color="auto" w:fill="00CCFF"/>
          </w:tcPr>
          <w:p w:rsidR="00CA12E6" w:rsidP="004412B5" w:rsidRDefault="00CA12E6" w14:paraId="5D63922C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4FEB9765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1C1BEFBC" w14:textId="77777777">
            <w:pPr>
              <w:pStyle w:val="TableParagraph"/>
              <w:rPr>
                <w:sz w:val="25"/>
              </w:rPr>
            </w:pPr>
          </w:p>
          <w:p w:rsidR="00CA12E6" w:rsidP="004412B5" w:rsidRDefault="00CA12E6" w14:paraId="76C8C44E" w14:textId="77777777">
            <w:pPr>
              <w:pStyle w:val="TableParagraph"/>
              <w:ind w:left="231" w:right="213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OIB</w:t>
            </w:r>
            <w:r>
              <w:rPr>
                <w:rFonts w:ascii="Arial"/>
                <w:b/>
                <w:spacing w:val="6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925" w:type="pct"/>
            <w:tcBorders>
              <w:right w:val="single" w:color="000000" w:sz="18" w:space="0"/>
            </w:tcBorders>
            <w:shd w:val="clear" w:color="auto" w:fill="00CCFF"/>
          </w:tcPr>
          <w:p w:rsidR="00CA12E6" w:rsidP="004412B5" w:rsidRDefault="00CA12E6" w14:paraId="0F1FC958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517BE2C0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18B6B8EB" w14:textId="77777777">
            <w:pPr>
              <w:pStyle w:val="TableParagraph"/>
              <w:rPr>
                <w:sz w:val="25"/>
              </w:rPr>
            </w:pPr>
          </w:p>
          <w:p w:rsidR="00CA12E6" w:rsidP="004412B5" w:rsidRDefault="00CA12E6" w14:paraId="34E0C8B1" w14:textId="77777777">
            <w:pPr>
              <w:pStyle w:val="TableParagraph"/>
              <w:ind w:left="282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Adresa</w:t>
            </w:r>
            <w:r>
              <w:rPr>
                <w:rFonts w:ascii="Arial"/>
                <w:b/>
                <w:spacing w:val="2"/>
                <w:sz w:val="17"/>
              </w:rPr>
              <w:t xml:space="preserve"> </w:t>
            </w:r>
            <w:r>
              <w:rPr>
                <w:rFonts w:ascii="Arial"/>
                <w:b/>
                <w:sz w:val="17"/>
              </w:rPr>
              <w:t>vjerovnika</w:t>
            </w:r>
          </w:p>
        </w:tc>
        <w:tc>
          <w:tcPr>
            <w:tcW w:w="1155" w:type="pct"/>
            <w:tcBorders>
              <w:left w:val="single" w:color="000000" w:sz="18" w:space="0"/>
            </w:tcBorders>
            <w:shd w:val="clear" w:color="auto" w:fill="00CCFF"/>
          </w:tcPr>
          <w:p w:rsidR="00CA12E6" w:rsidP="004412B5" w:rsidRDefault="00CA12E6" w14:paraId="2E80066B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008301BB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3CE601A8" w14:textId="77777777">
            <w:pPr>
              <w:pStyle w:val="TableParagraph"/>
              <w:spacing w:before="4"/>
              <w:rPr>
                <w:sz w:val="15"/>
              </w:rPr>
            </w:pPr>
          </w:p>
          <w:p w:rsidR="00CA12E6" w:rsidP="004412B5" w:rsidRDefault="00CA12E6" w14:paraId="5EDA4FA4" w14:textId="77777777">
            <w:pPr>
              <w:pStyle w:val="TableParagraph"/>
              <w:spacing w:line="273" w:lineRule="auto"/>
              <w:ind w:left="286" w:hanging="5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Iznos</w:t>
            </w:r>
            <w:r>
              <w:rPr>
                <w:rFonts w:ascii="Arial" w:hAnsi="Arial"/>
                <w:b/>
                <w:spacing w:val="9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prijavljene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tražbine (</w:t>
            </w:r>
            <w:r>
              <w:rPr>
                <w:rFonts w:ascii="Arial" w:hAnsi="Arial"/>
                <w:b/>
                <w:spacing w:val="1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u</w:t>
            </w:r>
            <w:r>
              <w:rPr>
                <w:rFonts w:ascii="Arial" w:hAnsi="Arial"/>
                <w:b/>
                <w:spacing w:val="3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EUR)</w:t>
            </w:r>
          </w:p>
        </w:tc>
        <w:tc>
          <w:tcPr>
            <w:tcW w:w="1001" w:type="pct"/>
            <w:shd w:val="clear" w:color="auto" w:fill="00CCFF"/>
          </w:tcPr>
          <w:p w:rsidR="00CA12E6" w:rsidP="004412B5" w:rsidRDefault="00CA12E6" w14:paraId="782E2210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1CDDB7B3" w14:textId="77777777">
            <w:pPr>
              <w:pStyle w:val="TableParagraph"/>
              <w:rPr>
                <w:sz w:val="18"/>
              </w:rPr>
            </w:pPr>
          </w:p>
          <w:p w:rsidR="00CA12E6" w:rsidP="004412B5" w:rsidRDefault="00CA12E6" w14:paraId="00DD197C" w14:textId="77777777">
            <w:pPr>
              <w:pStyle w:val="TableParagraph"/>
              <w:rPr>
                <w:sz w:val="25"/>
              </w:rPr>
            </w:pPr>
          </w:p>
          <w:p w:rsidR="00CA12E6" w:rsidP="004412B5" w:rsidRDefault="00CA12E6" w14:paraId="3D275A27" w14:textId="77777777">
            <w:pPr>
              <w:pStyle w:val="TableParagraph"/>
              <w:ind w:left="295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z w:val="17"/>
              </w:rPr>
              <w:t>Priznata</w:t>
            </w:r>
            <w:r>
              <w:rPr>
                <w:rFonts w:ascii="Arial" w:hAnsi="Arial"/>
                <w:b/>
                <w:spacing w:val="7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tražbina</w:t>
            </w:r>
          </w:p>
        </w:tc>
      </w:tr>
      <w:tr w:rsidR="00CA12E6" w:rsidTr="008B61CA" w14:paraId="5774B712" w14:textId="77777777">
        <w:trPr>
          <w:trHeight w:val="1103"/>
        </w:trPr>
        <w:tc>
          <w:tcPr>
            <w:tcW w:w="329" w:type="pct"/>
          </w:tcPr>
          <w:p w:rsidRPr="008B61CA" w:rsidR="00CA12E6" w:rsidP="00283694" w:rsidRDefault="00CA12E6" w14:paraId="5063CA8B" w14:textId="51545568">
            <w:pPr>
              <w:pStyle w:val="TableParagraph"/>
              <w:spacing w:before="112"/>
              <w:ind w:left="241" w:right="214"/>
              <w:jc w:val="center"/>
              <w:rPr>
                <w:sz w:val="17"/>
              </w:rPr>
            </w:pPr>
            <w:bookmarkStart w:name="_Hlk165985196" w:id="2"/>
            <w:r w:rsidRPr="008B61CA">
              <w:rPr>
                <w:sz w:val="17"/>
              </w:rPr>
              <w:t>69.</w:t>
            </w:r>
          </w:p>
        </w:tc>
        <w:tc>
          <w:tcPr>
            <w:tcW w:w="1059" w:type="pct"/>
          </w:tcPr>
          <w:p w:rsidRPr="008B61CA" w:rsidR="00CA12E6" w:rsidP="00283694" w:rsidRDefault="00CA12E6" w14:paraId="5E4444C6" w14:textId="7EB312E0">
            <w:pPr>
              <w:pStyle w:val="TableParagraph"/>
              <w:spacing w:before="19"/>
              <w:ind w:left="31"/>
              <w:rPr>
                <w:sz w:val="17"/>
              </w:rPr>
            </w:pPr>
            <w:r w:rsidRPr="008B61CA">
              <w:rPr>
                <w:sz w:val="17"/>
              </w:rPr>
              <w:t>ERSTE&amp;STEIERMAERKISCHE BANK RAZLUČNO PRAVO - VJEROVNIK NAVEO DA OBZIROM DA DUŽNIK NIJE PODNIO PLAN RESTRUKTURIRANJA, RAZLUČNI VJEROVNIK</w:t>
            </w:r>
          </w:p>
          <w:p w:rsidRPr="008B61CA" w:rsidR="00CA12E6" w:rsidP="00283694" w:rsidRDefault="00CA12E6" w14:paraId="4C9D8A97" w14:textId="7C0F3E30">
            <w:pPr>
              <w:pStyle w:val="TableParagraph"/>
              <w:spacing w:before="19"/>
              <w:ind w:left="31"/>
              <w:rPr>
                <w:sz w:val="17"/>
              </w:rPr>
            </w:pPr>
            <w:r w:rsidRPr="008B61CA">
              <w:rPr>
                <w:sz w:val="17"/>
              </w:rPr>
              <w:t>ĆE IZJAVU DATI NAKON PODNOŠENJA PLANA</w:t>
            </w:r>
          </w:p>
        </w:tc>
        <w:tc>
          <w:tcPr>
            <w:tcW w:w="531" w:type="pct"/>
          </w:tcPr>
          <w:p w:rsidRPr="008B61CA" w:rsidR="00CA12E6" w:rsidP="00283694" w:rsidRDefault="00CA12E6" w14:paraId="264FFAA2" w14:textId="4307B233">
            <w:pPr>
              <w:pStyle w:val="TableParagraph"/>
              <w:spacing w:before="112"/>
              <w:ind w:left="231" w:right="200"/>
              <w:jc w:val="center"/>
              <w:rPr>
                <w:sz w:val="17"/>
              </w:rPr>
            </w:pPr>
            <w:r w:rsidRPr="008B61CA">
              <w:rPr>
                <w:sz w:val="17"/>
              </w:rPr>
              <w:t>23057039320</w:t>
            </w:r>
          </w:p>
        </w:tc>
        <w:tc>
          <w:tcPr>
            <w:tcW w:w="925" w:type="pct"/>
            <w:tcBorders>
              <w:right w:val="single" w:color="000000" w:sz="18" w:space="0"/>
            </w:tcBorders>
          </w:tcPr>
          <w:p w:rsidRPr="008B61CA" w:rsidR="00CA12E6" w:rsidP="00283694" w:rsidRDefault="00CA12E6" w14:paraId="0BAD482E" w14:textId="77777777">
            <w:pPr>
              <w:pStyle w:val="TableParagraph"/>
              <w:spacing w:before="1"/>
              <w:ind w:left="31"/>
              <w:rPr>
                <w:sz w:val="17"/>
              </w:rPr>
            </w:pPr>
          </w:p>
          <w:p w:rsidRPr="008B61CA" w:rsidR="00CA12E6" w:rsidP="00283694" w:rsidRDefault="00CA12E6" w14:paraId="11B6D013" w14:textId="77777777">
            <w:pPr>
              <w:pStyle w:val="TableParagraph"/>
              <w:spacing w:before="1"/>
              <w:ind w:left="31"/>
              <w:rPr>
                <w:sz w:val="17"/>
              </w:rPr>
            </w:pPr>
          </w:p>
          <w:p w:rsidRPr="008B61CA" w:rsidR="00CA12E6" w:rsidP="00283694" w:rsidRDefault="00CA12E6" w14:paraId="1E03E188" w14:textId="2D5927B2">
            <w:pPr>
              <w:pStyle w:val="TableParagraph"/>
              <w:spacing w:before="1"/>
              <w:ind w:left="31"/>
              <w:rPr>
                <w:sz w:val="17"/>
              </w:rPr>
            </w:pPr>
            <w:r w:rsidRPr="008B61CA">
              <w:rPr>
                <w:sz w:val="17"/>
              </w:rPr>
              <w:t>Jadranski trg 3A, 51000 Rijeka</w:t>
            </w:r>
          </w:p>
        </w:tc>
        <w:tc>
          <w:tcPr>
            <w:tcW w:w="1155" w:type="pct"/>
          </w:tcPr>
          <w:p w:rsidRPr="008B61CA" w:rsidR="00CA12E6" w:rsidP="009D729F" w:rsidRDefault="00183413" w14:paraId="2D78CF95" w14:textId="06BDB7AC">
            <w:pPr>
              <w:pStyle w:val="TableParagraph"/>
              <w:spacing w:before="18" w:line="261" w:lineRule="auto"/>
              <w:ind w:right="54"/>
              <w:rPr>
                <w:sz w:val="17"/>
              </w:rPr>
            </w:pPr>
            <w:r>
              <w:rPr>
                <w:w w:val="95"/>
                <w:sz w:val="17"/>
              </w:rPr>
              <w:t xml:space="preserve">Iznos prijavljene tražbine iznosi 173.426,92 € </w:t>
            </w:r>
            <w:r w:rsidR="0022655C">
              <w:rPr>
                <w:w w:val="95"/>
                <w:sz w:val="17"/>
              </w:rPr>
              <w:t xml:space="preserve">, </w:t>
            </w:r>
            <w:r>
              <w:rPr>
                <w:w w:val="95"/>
                <w:sz w:val="17"/>
              </w:rPr>
              <w:t xml:space="preserve">od čega </w:t>
            </w:r>
            <w:r w:rsidR="0022655C">
              <w:rPr>
                <w:w w:val="95"/>
                <w:sz w:val="17"/>
              </w:rPr>
              <w:t xml:space="preserve">je </w:t>
            </w:r>
            <w:r>
              <w:rPr>
                <w:w w:val="95"/>
                <w:sz w:val="17"/>
              </w:rPr>
              <w:t xml:space="preserve">razlučno </w:t>
            </w:r>
            <w:r w:rsidR="00E04CAE">
              <w:rPr>
                <w:w w:val="95"/>
                <w:sz w:val="17"/>
              </w:rPr>
              <w:t xml:space="preserve">pravo </w:t>
            </w:r>
            <w:r>
              <w:rPr>
                <w:w w:val="95"/>
                <w:sz w:val="17"/>
              </w:rPr>
              <w:t>173.404,32 €</w:t>
            </w:r>
          </w:p>
        </w:tc>
        <w:tc>
          <w:tcPr>
            <w:tcW w:w="1001" w:type="pct"/>
          </w:tcPr>
          <w:p w:rsidRPr="008B61CA" w:rsidR="00CA12E6" w:rsidP="00283694" w:rsidRDefault="00CA12E6" w14:paraId="0582D9B3" w14:textId="35DC7A92">
            <w:pPr>
              <w:pStyle w:val="TableParagraph"/>
              <w:spacing w:before="112"/>
              <w:ind w:right="9"/>
              <w:jc w:val="right"/>
              <w:rPr>
                <w:sz w:val="17"/>
              </w:rPr>
            </w:pPr>
          </w:p>
        </w:tc>
      </w:tr>
      <w:tr w:rsidR="00CA12E6" w:rsidTr="008B61CA" w14:paraId="3097D56A" w14:textId="0D789F7C">
        <w:trPr>
          <w:trHeight w:val="1112"/>
        </w:trPr>
        <w:tc>
          <w:tcPr>
            <w:tcW w:w="329" w:type="pct"/>
          </w:tcPr>
          <w:p w:rsidRPr="008B61CA" w:rsidR="00CA12E6" w:rsidP="004668FE" w:rsidRDefault="00CA12E6" w14:paraId="4C030227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2A765E5F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1A0F31F0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53FB8C58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7443E2BC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6B5E2D2C" w14:textId="77777777">
            <w:pPr>
              <w:pStyle w:val="TableParagraph"/>
              <w:spacing w:before="7"/>
              <w:rPr>
                <w:sz w:val="23"/>
              </w:rPr>
            </w:pPr>
          </w:p>
          <w:p w:rsidRPr="008B61CA" w:rsidR="00CA12E6" w:rsidP="004668FE" w:rsidRDefault="00CA12E6" w14:paraId="051349CC" w14:textId="16F7D9F6">
            <w:pPr>
              <w:pStyle w:val="TableParagraph"/>
              <w:ind w:left="241" w:right="214"/>
              <w:jc w:val="center"/>
              <w:rPr>
                <w:sz w:val="17"/>
              </w:rPr>
            </w:pPr>
            <w:r w:rsidRPr="008B61CA">
              <w:rPr>
                <w:sz w:val="17"/>
              </w:rPr>
              <w:t>70.</w:t>
            </w:r>
          </w:p>
        </w:tc>
        <w:tc>
          <w:tcPr>
            <w:tcW w:w="1059" w:type="pct"/>
          </w:tcPr>
          <w:p w:rsidRPr="008B61CA" w:rsidR="00CA12E6" w:rsidP="004668FE" w:rsidRDefault="00CA12E6" w14:paraId="45200154" w14:textId="77777777">
            <w:pPr>
              <w:pStyle w:val="TableParagraph"/>
              <w:rPr>
                <w:sz w:val="18"/>
              </w:rPr>
            </w:pPr>
          </w:p>
          <w:p w:rsidRPr="008B61CA" w:rsidR="00CA12E6" w:rsidP="00FD3262" w:rsidRDefault="00CA12E6" w14:paraId="2F7150F7" w14:textId="77777777">
            <w:pPr>
              <w:pStyle w:val="TableParagraph"/>
              <w:spacing w:before="151"/>
              <w:rPr>
                <w:sz w:val="17"/>
              </w:rPr>
            </w:pPr>
            <w:r w:rsidRPr="008B61CA">
              <w:rPr>
                <w:sz w:val="17"/>
              </w:rPr>
              <w:t>HRVATSKA</w:t>
            </w:r>
            <w:r w:rsidRPr="008B61CA">
              <w:rPr>
                <w:spacing w:val="11"/>
                <w:sz w:val="17"/>
              </w:rPr>
              <w:t xml:space="preserve"> </w:t>
            </w:r>
            <w:r w:rsidRPr="008B61CA">
              <w:rPr>
                <w:sz w:val="17"/>
              </w:rPr>
              <w:t>POŠTANSKA</w:t>
            </w:r>
          </w:p>
          <w:p w:rsidRPr="008B61CA" w:rsidR="00CA12E6" w:rsidP="004668FE" w:rsidRDefault="00CA12E6" w14:paraId="10BE093D" w14:textId="293BE8B3">
            <w:pPr>
              <w:pStyle w:val="TableParagraph"/>
              <w:spacing w:before="18"/>
              <w:ind w:left="31"/>
              <w:rPr>
                <w:sz w:val="17"/>
              </w:rPr>
            </w:pPr>
            <w:r w:rsidRPr="008B61CA">
              <w:rPr>
                <w:w w:val="95"/>
                <w:sz w:val="17"/>
              </w:rPr>
              <w:t>BANKA-Razlučno</w:t>
            </w:r>
            <w:r w:rsidRPr="008B61CA">
              <w:rPr>
                <w:spacing w:val="1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pravo-</w:t>
            </w:r>
            <w:r w:rsidRPr="008B61CA">
              <w:rPr>
                <w:spacing w:val="-42"/>
                <w:w w:val="95"/>
                <w:sz w:val="17"/>
              </w:rPr>
              <w:t xml:space="preserve"> </w:t>
            </w:r>
            <w:r w:rsidRPr="008B61CA">
              <w:rPr>
                <w:sz w:val="17"/>
              </w:rPr>
              <w:t>razlučni vjerovnik se ne</w:t>
            </w:r>
            <w:r w:rsidRPr="008B61CA">
              <w:rPr>
                <w:spacing w:val="1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odriče</w:t>
            </w:r>
            <w:r w:rsidRPr="008B61CA">
              <w:rPr>
                <w:spacing w:val="12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prava</w:t>
            </w:r>
            <w:r w:rsidRPr="008B61CA">
              <w:rPr>
                <w:spacing w:val="13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na</w:t>
            </w:r>
            <w:r w:rsidRPr="008B61CA">
              <w:rPr>
                <w:spacing w:val="12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odvojeno</w:t>
            </w:r>
            <w:r w:rsidRPr="008B61CA">
              <w:rPr>
                <w:spacing w:val="-41"/>
                <w:w w:val="95"/>
                <w:sz w:val="17"/>
              </w:rPr>
              <w:t xml:space="preserve"> </w:t>
            </w:r>
            <w:r w:rsidRPr="008B61CA">
              <w:rPr>
                <w:sz w:val="17"/>
              </w:rPr>
              <w:t>namirenje</w:t>
            </w:r>
            <w:r w:rsidRPr="008B61CA">
              <w:rPr>
                <w:spacing w:val="3"/>
                <w:sz w:val="17"/>
              </w:rPr>
              <w:t xml:space="preserve"> </w:t>
            </w:r>
            <w:r w:rsidRPr="008B61CA">
              <w:rPr>
                <w:sz w:val="17"/>
              </w:rPr>
              <w:t>I</w:t>
            </w:r>
            <w:r w:rsidRPr="008B61CA">
              <w:rPr>
                <w:spacing w:val="7"/>
                <w:sz w:val="17"/>
              </w:rPr>
              <w:t xml:space="preserve"> </w:t>
            </w:r>
            <w:r w:rsidRPr="008B61CA">
              <w:rPr>
                <w:sz w:val="17"/>
              </w:rPr>
              <w:t>ne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pristaje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na</w:t>
            </w:r>
            <w:r w:rsidRPr="008B61CA">
              <w:rPr>
                <w:spacing w:val="-44"/>
                <w:sz w:val="17"/>
              </w:rPr>
              <w:t xml:space="preserve"> </w:t>
            </w:r>
            <w:r w:rsidRPr="008B61CA">
              <w:rPr>
                <w:sz w:val="17"/>
              </w:rPr>
              <w:t>odgodu</w:t>
            </w:r>
          </w:p>
        </w:tc>
        <w:tc>
          <w:tcPr>
            <w:tcW w:w="531" w:type="pct"/>
          </w:tcPr>
          <w:p w:rsidRPr="008B61CA" w:rsidR="00CA12E6" w:rsidP="004668FE" w:rsidRDefault="00CA12E6" w14:paraId="0E53FB9E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46E89246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634051E8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35932040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68491176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562FD061" w14:textId="77777777">
            <w:pPr>
              <w:pStyle w:val="TableParagraph"/>
              <w:spacing w:before="7"/>
              <w:rPr>
                <w:sz w:val="23"/>
              </w:rPr>
            </w:pPr>
          </w:p>
          <w:p w:rsidRPr="008B61CA" w:rsidR="00CA12E6" w:rsidP="004668FE" w:rsidRDefault="00CA12E6" w14:paraId="590F086E" w14:textId="035A0464">
            <w:pPr>
              <w:pStyle w:val="TableParagraph"/>
              <w:ind w:left="231" w:right="208"/>
              <w:jc w:val="center"/>
              <w:rPr>
                <w:sz w:val="17"/>
              </w:rPr>
            </w:pPr>
            <w:r w:rsidRPr="008B61CA">
              <w:rPr>
                <w:sz w:val="17"/>
              </w:rPr>
              <w:t>87939104217</w:t>
            </w:r>
          </w:p>
        </w:tc>
        <w:tc>
          <w:tcPr>
            <w:tcW w:w="925" w:type="pct"/>
            <w:tcBorders>
              <w:right w:val="single" w:color="000000" w:sz="18" w:space="0"/>
            </w:tcBorders>
          </w:tcPr>
          <w:p w:rsidRPr="008B61CA" w:rsidR="00CA12E6" w:rsidP="004668FE" w:rsidRDefault="00CA12E6" w14:paraId="215FB853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5E3F289E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CA12E6" w14:paraId="38062711" w14:textId="77777777">
            <w:pPr>
              <w:pStyle w:val="TableParagraph"/>
              <w:spacing w:before="4"/>
              <w:rPr>
                <w:sz w:val="14"/>
              </w:rPr>
            </w:pPr>
          </w:p>
          <w:p w:rsidRPr="008B61CA" w:rsidR="00CA12E6" w:rsidP="004668FE" w:rsidRDefault="00CA12E6" w14:paraId="3F4640C9" w14:textId="2AE54C23">
            <w:pPr>
              <w:pStyle w:val="TableParagraph"/>
              <w:spacing w:before="18"/>
              <w:ind w:left="31"/>
              <w:rPr>
                <w:sz w:val="17"/>
              </w:rPr>
            </w:pPr>
            <w:r w:rsidRPr="008B61CA">
              <w:rPr>
                <w:w w:val="95"/>
                <w:sz w:val="17"/>
              </w:rPr>
              <w:t>Jurišićeva</w:t>
            </w:r>
            <w:r w:rsidRPr="008B61CA">
              <w:rPr>
                <w:spacing w:val="14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ulica</w:t>
            </w:r>
            <w:r w:rsidRPr="008B61CA">
              <w:rPr>
                <w:spacing w:val="14"/>
                <w:w w:val="95"/>
                <w:sz w:val="17"/>
              </w:rPr>
              <w:t xml:space="preserve"> </w:t>
            </w:r>
            <w:r w:rsidRPr="008B61CA">
              <w:rPr>
                <w:w w:val="95"/>
                <w:sz w:val="17"/>
              </w:rPr>
              <w:t>4,</w:t>
            </w:r>
            <w:r w:rsidRPr="008B61CA">
              <w:rPr>
                <w:spacing w:val="-41"/>
                <w:w w:val="95"/>
                <w:sz w:val="17"/>
              </w:rPr>
              <w:t xml:space="preserve"> </w:t>
            </w:r>
            <w:r w:rsidRPr="008B61CA">
              <w:rPr>
                <w:sz w:val="17"/>
              </w:rPr>
              <w:t>Zagreb</w:t>
            </w:r>
          </w:p>
        </w:tc>
        <w:tc>
          <w:tcPr>
            <w:tcW w:w="1155" w:type="pct"/>
            <w:tcBorders>
              <w:left w:val="single" w:color="000000" w:sz="18" w:space="0"/>
            </w:tcBorders>
          </w:tcPr>
          <w:p w:rsidRPr="008B61CA" w:rsidR="00CA12E6" w:rsidP="004668FE" w:rsidRDefault="00CA12E6" w14:paraId="2E45D046" w14:textId="77777777">
            <w:pPr>
              <w:pStyle w:val="TableParagraph"/>
              <w:rPr>
                <w:sz w:val="18"/>
              </w:rPr>
            </w:pPr>
          </w:p>
          <w:p w:rsidRPr="008B61CA" w:rsidR="00CA12E6" w:rsidP="004668FE" w:rsidRDefault="00B87076" w14:paraId="4753D1D7" w14:textId="757559D0">
            <w:pPr>
              <w:pStyle w:val="TableParagraph"/>
              <w:rPr>
                <w:sz w:val="18"/>
              </w:rPr>
            </w:pPr>
            <w:r>
              <w:rPr>
                <w:sz w:val="18"/>
              </w:rPr>
              <w:t xml:space="preserve">  Iznos prijavljene tražbine iznosi </w:t>
            </w:r>
          </w:p>
          <w:p w:rsidRPr="008B61CA" w:rsidR="00CA12E6" w:rsidP="00B87076" w:rsidRDefault="00B87076" w14:paraId="22C0871A" w14:textId="050BF750">
            <w:pPr>
              <w:pStyle w:val="TableParagraph"/>
              <w:ind w:right="10"/>
              <w:rPr>
                <w:sz w:val="17"/>
              </w:rPr>
            </w:pPr>
            <w:r>
              <w:rPr>
                <w:sz w:val="23"/>
              </w:rPr>
              <w:t xml:space="preserve"> </w:t>
            </w:r>
            <w:r w:rsidRPr="008B61CA" w:rsidR="00CA12E6">
              <w:rPr>
                <w:sz w:val="17"/>
              </w:rPr>
              <w:t>100.831,35</w:t>
            </w:r>
            <w:r w:rsidRPr="008B61CA" w:rsidR="00CA12E6">
              <w:rPr>
                <w:spacing w:val="1"/>
                <w:sz w:val="17"/>
              </w:rPr>
              <w:t xml:space="preserve"> </w:t>
            </w:r>
            <w:r w:rsidRPr="008B61CA" w:rsidR="00CA12E6">
              <w:rPr>
                <w:sz w:val="17"/>
              </w:rPr>
              <w:t>EUR</w:t>
            </w:r>
            <w:r>
              <w:rPr>
                <w:sz w:val="17"/>
              </w:rPr>
              <w:t xml:space="preserve"> od čega je razlučno pravo 73.424,05 €</w:t>
            </w:r>
          </w:p>
        </w:tc>
        <w:tc>
          <w:tcPr>
            <w:tcW w:w="1001" w:type="pct"/>
          </w:tcPr>
          <w:p w:rsidR="00CA12E6" w:rsidP="009D729F" w:rsidRDefault="00CA12E6" w14:paraId="70F3E544" w14:textId="77777777">
            <w:pPr>
              <w:pStyle w:val="TableParagraph"/>
              <w:ind w:right="9"/>
              <w:rPr>
                <w:w w:val="95"/>
                <w:sz w:val="17"/>
              </w:rPr>
            </w:pPr>
          </w:p>
          <w:p w:rsidRPr="008B61CA" w:rsidR="00B87076" w:rsidP="009D729F" w:rsidRDefault="00B87076" w14:paraId="0D6B5D19" w14:textId="7E7F33D1">
            <w:pPr>
              <w:pStyle w:val="TableParagraph"/>
              <w:ind w:right="9"/>
              <w:rPr>
                <w:sz w:val="17"/>
              </w:rPr>
            </w:pPr>
          </w:p>
        </w:tc>
      </w:tr>
      <w:bookmarkEnd w:id="2"/>
    </w:tbl>
    <w:p w:rsidR="00323DE9" w:rsidP="00814BBC" w:rsidRDefault="00323DE9" w14:paraId="0C605D4C" w14:textId="6C72EB30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BE4DD2" w:rsidP="0092641E" w:rsidRDefault="00BE4DD2" w14:paraId="53463A14" w14:textId="4E72B8AF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="00BC343D" w:rsidP="00690198" w:rsidRDefault="004C71A1" w14:paraId="263F511C" w14:textId="0A8B0564">
      <w:pPr>
        <w:spacing w:after="0" w:line="240" w:lineRule="auto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TABLICA IZLUČNIH PRAVA</w:t>
      </w:r>
      <w:r w:rsidR="00C03C87">
        <w:rPr>
          <w:rFonts w:ascii="Arial" w:hAnsi="Arial" w:cs="Arial"/>
          <w:szCs w:val="24"/>
        </w:rPr>
        <w:t>:</w:t>
      </w:r>
    </w:p>
    <w:p w:rsidR="00C03C87" w:rsidP="00690198" w:rsidRDefault="00C03C87" w14:paraId="125A8F91" w14:textId="37427708">
      <w:pPr>
        <w:spacing w:after="0" w:line="240" w:lineRule="auto"/>
        <w:jc w:val="both"/>
        <w:rPr>
          <w:rFonts w:ascii="Arial" w:hAnsi="Arial" w:cs="Arial"/>
          <w:szCs w:val="24"/>
        </w:rPr>
      </w:pPr>
    </w:p>
    <w:tbl>
      <w:tblPr>
        <w:tblStyle w:val="TableNormal"/>
        <w:tblW w:w="4559" w:type="pct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firstRow="1" w:lastRow="1" w:firstColumn="1" w:lastColumn="1" w:noHBand="0" w:noVBand="0" w:val="01E0"/>
      </w:tblPr>
      <w:tblGrid>
        <w:gridCol w:w="839"/>
        <w:gridCol w:w="2700"/>
        <w:gridCol w:w="1354"/>
        <w:gridCol w:w="2359"/>
        <w:gridCol w:w="2945"/>
        <w:gridCol w:w="2552"/>
      </w:tblGrid>
      <w:tr w:rsidRPr="008B61CA" w:rsidR="00C03C87" w:rsidTr="00EB6641" w14:paraId="4F076FD6" w14:textId="77777777">
        <w:trPr>
          <w:trHeight w:val="729"/>
        </w:trPr>
        <w:tc>
          <w:tcPr>
            <w:tcW w:w="329" w:type="pct"/>
          </w:tcPr>
          <w:p w:rsidRPr="008B61CA" w:rsidR="00C03C87" w:rsidP="00EB6641" w:rsidRDefault="00C03C87" w14:paraId="2EB012E9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33D2311D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21B2EF6B" w14:textId="77777777">
            <w:pPr>
              <w:rPr>
                <w:sz w:val="18"/>
              </w:rPr>
            </w:pPr>
            <w:r w:rsidRPr="008B61CA">
              <w:rPr>
                <w:sz w:val="17"/>
              </w:rPr>
              <w:t>72.</w:t>
            </w:r>
          </w:p>
        </w:tc>
        <w:tc>
          <w:tcPr>
            <w:tcW w:w="1059" w:type="pct"/>
          </w:tcPr>
          <w:p w:rsidRPr="008B61CA" w:rsidR="00C03C87" w:rsidP="00EB6641" w:rsidRDefault="00C03C87" w14:paraId="68979317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19F2D48A" w14:textId="77777777">
            <w:pPr>
              <w:pStyle w:val="TableParagraph"/>
              <w:spacing w:before="8"/>
            </w:pPr>
          </w:p>
          <w:p w:rsidRPr="008B61CA" w:rsidR="00C03C87" w:rsidP="00EB6641" w:rsidRDefault="00C03C87" w14:paraId="13D07D4A" w14:textId="77777777">
            <w:pPr>
              <w:rPr>
                <w:sz w:val="18"/>
              </w:rPr>
            </w:pPr>
            <w:r w:rsidRPr="008B61CA">
              <w:rPr>
                <w:sz w:val="17"/>
              </w:rPr>
              <w:t>OTP</w:t>
            </w:r>
            <w:r w:rsidRPr="008B61CA">
              <w:rPr>
                <w:spacing w:val="2"/>
                <w:sz w:val="17"/>
              </w:rPr>
              <w:t xml:space="preserve"> </w:t>
            </w:r>
            <w:r w:rsidRPr="008B61CA">
              <w:rPr>
                <w:sz w:val="17"/>
              </w:rPr>
              <w:t>LEASING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d.d.</w:t>
            </w:r>
            <w:r w:rsidRPr="008B61CA">
              <w:rPr>
                <w:spacing w:val="5"/>
                <w:sz w:val="17"/>
              </w:rPr>
              <w:t xml:space="preserve"> </w:t>
            </w:r>
            <w:r w:rsidRPr="008B61CA">
              <w:rPr>
                <w:sz w:val="17"/>
              </w:rPr>
              <w:t>-</w:t>
            </w:r>
            <w:r w:rsidRPr="008B61CA">
              <w:rPr>
                <w:spacing w:val="-45"/>
                <w:sz w:val="17"/>
              </w:rPr>
              <w:t xml:space="preserve"> </w:t>
            </w:r>
            <w:r w:rsidRPr="008B61CA">
              <w:rPr>
                <w:sz w:val="17"/>
              </w:rPr>
              <w:t>IZLUČNO</w:t>
            </w:r>
            <w:r w:rsidRPr="008B61CA">
              <w:rPr>
                <w:spacing w:val="-5"/>
                <w:sz w:val="17"/>
              </w:rPr>
              <w:t xml:space="preserve"> </w:t>
            </w:r>
            <w:r w:rsidRPr="008B61CA">
              <w:rPr>
                <w:sz w:val="17"/>
              </w:rPr>
              <w:t>PRAVO</w:t>
            </w:r>
          </w:p>
        </w:tc>
        <w:tc>
          <w:tcPr>
            <w:tcW w:w="531" w:type="pct"/>
          </w:tcPr>
          <w:p w:rsidRPr="008B61CA" w:rsidR="00C03C87" w:rsidP="00EB6641" w:rsidRDefault="00C03C87" w14:paraId="40633A7A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39C735CF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2A6817B9" w14:textId="77777777">
            <w:pPr>
              <w:rPr>
                <w:sz w:val="18"/>
              </w:rPr>
            </w:pPr>
            <w:r w:rsidRPr="008B61CA">
              <w:rPr>
                <w:sz w:val="17"/>
              </w:rPr>
              <w:t>23780250353</w:t>
            </w:r>
          </w:p>
        </w:tc>
        <w:tc>
          <w:tcPr>
            <w:tcW w:w="925" w:type="pct"/>
            <w:tcBorders>
              <w:right w:val="single" w:color="000000" w:sz="18" w:space="0"/>
            </w:tcBorders>
          </w:tcPr>
          <w:p w:rsidRPr="008B61CA" w:rsidR="00C03C87" w:rsidP="00EB6641" w:rsidRDefault="00C03C87" w14:paraId="7662DFA8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4A2B2CDD" w14:textId="77777777">
            <w:pPr>
              <w:pStyle w:val="TableParagraph"/>
              <w:spacing w:before="8"/>
            </w:pPr>
          </w:p>
          <w:p w:rsidRPr="008B61CA" w:rsidR="00C03C87" w:rsidP="00EB6641" w:rsidRDefault="00C03C87" w14:paraId="7564E56F" w14:textId="77777777">
            <w:pPr>
              <w:pStyle w:val="TableParagraph"/>
              <w:ind w:left="31"/>
              <w:rPr>
                <w:sz w:val="17"/>
              </w:rPr>
            </w:pPr>
            <w:r w:rsidRPr="008B61CA">
              <w:rPr>
                <w:sz w:val="17"/>
              </w:rPr>
              <w:t>PETROVARADINSKA</w:t>
            </w:r>
            <w:r w:rsidRPr="008B61CA">
              <w:rPr>
                <w:spacing w:val="9"/>
                <w:sz w:val="17"/>
              </w:rPr>
              <w:t xml:space="preserve"> </w:t>
            </w:r>
            <w:r w:rsidRPr="008B61CA">
              <w:rPr>
                <w:sz w:val="17"/>
              </w:rPr>
              <w:t>1,</w:t>
            </w:r>
          </w:p>
          <w:p w:rsidRPr="008B61CA" w:rsidR="00C03C87" w:rsidP="00EB6641" w:rsidRDefault="00C03C87" w14:paraId="3AC2DAA5" w14:textId="77777777">
            <w:pPr>
              <w:pStyle w:val="TableParagraph"/>
              <w:spacing w:before="69" w:line="261" w:lineRule="auto"/>
              <w:ind w:left="31" w:right="374"/>
              <w:rPr>
                <w:sz w:val="17"/>
              </w:rPr>
            </w:pPr>
            <w:r w:rsidRPr="008B61CA">
              <w:rPr>
                <w:sz w:val="17"/>
              </w:rPr>
              <w:t>10000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ZAGREB</w:t>
            </w:r>
          </w:p>
        </w:tc>
        <w:tc>
          <w:tcPr>
            <w:tcW w:w="1155" w:type="pct"/>
            <w:tcBorders>
              <w:left w:val="single" w:color="000000" w:sz="18" w:space="0"/>
            </w:tcBorders>
          </w:tcPr>
          <w:p w:rsidRPr="008B61CA" w:rsidR="00C03C87" w:rsidP="00EB6641" w:rsidRDefault="00C03C87" w14:paraId="604AC794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2FD7583A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73606C47" w14:textId="77777777">
            <w:pPr>
              <w:rPr>
                <w:sz w:val="18"/>
              </w:rPr>
            </w:pPr>
            <w:r w:rsidRPr="008B61CA">
              <w:rPr>
                <w:sz w:val="17"/>
              </w:rPr>
              <w:t>6.337,44</w:t>
            </w:r>
            <w:r w:rsidRPr="008B61CA">
              <w:rPr>
                <w:spacing w:val="2"/>
                <w:sz w:val="17"/>
              </w:rPr>
              <w:t xml:space="preserve"> </w:t>
            </w:r>
            <w:r w:rsidRPr="008B61CA">
              <w:rPr>
                <w:sz w:val="17"/>
              </w:rPr>
              <w:t>EUR</w:t>
            </w:r>
          </w:p>
        </w:tc>
        <w:tc>
          <w:tcPr>
            <w:tcW w:w="1001" w:type="pct"/>
          </w:tcPr>
          <w:p w:rsidRPr="008B61CA" w:rsidR="00C03C87" w:rsidP="00EB6641" w:rsidRDefault="00C03C87" w14:paraId="5526DD5F" w14:textId="77777777">
            <w:pPr>
              <w:rPr>
                <w:sz w:val="18"/>
              </w:rPr>
            </w:pPr>
            <w:r w:rsidRPr="008B61CA">
              <w:rPr>
                <w:spacing w:val="-1"/>
                <w:sz w:val="17"/>
              </w:rPr>
              <w:t>da ( 7.500,00 EUR)</w:t>
            </w:r>
          </w:p>
        </w:tc>
      </w:tr>
      <w:tr w:rsidRPr="008B61CA" w:rsidR="00C03C87" w:rsidTr="00EB6641" w14:paraId="4EC66023" w14:textId="77777777">
        <w:trPr>
          <w:trHeight w:val="729"/>
        </w:trPr>
        <w:tc>
          <w:tcPr>
            <w:tcW w:w="329" w:type="pct"/>
          </w:tcPr>
          <w:p w:rsidRPr="008B61CA" w:rsidR="00C03C87" w:rsidP="00EB6641" w:rsidRDefault="00C03C87" w14:paraId="6B5A34EA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7EACDC7B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4893550B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5732524C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408C1C81" w14:textId="77777777">
            <w:pPr>
              <w:rPr>
                <w:sz w:val="18"/>
              </w:rPr>
            </w:pPr>
            <w:r w:rsidRPr="008B61CA">
              <w:rPr>
                <w:sz w:val="17"/>
              </w:rPr>
              <w:t>73.</w:t>
            </w:r>
          </w:p>
        </w:tc>
        <w:tc>
          <w:tcPr>
            <w:tcW w:w="1059" w:type="pct"/>
          </w:tcPr>
          <w:p w:rsidRPr="008B61CA" w:rsidR="00C03C87" w:rsidP="00EB6641" w:rsidRDefault="00C03C87" w14:paraId="5A2E541B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3E5D8872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254841D3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60120F45" w14:textId="77777777">
            <w:pPr>
              <w:pStyle w:val="TableParagraph"/>
              <w:spacing w:before="3"/>
              <w:rPr>
                <w:sz w:val="19"/>
              </w:rPr>
            </w:pPr>
          </w:p>
          <w:p w:rsidRPr="008B61CA" w:rsidR="00C03C87" w:rsidP="00EB6641" w:rsidRDefault="00C03C87" w14:paraId="2FE0BF2E" w14:textId="77777777">
            <w:pPr>
              <w:rPr>
                <w:sz w:val="18"/>
              </w:rPr>
            </w:pPr>
            <w:r w:rsidRPr="008B61CA">
              <w:rPr>
                <w:sz w:val="17"/>
              </w:rPr>
              <w:t>PORSCHE</w:t>
            </w:r>
            <w:r w:rsidRPr="008B61CA">
              <w:rPr>
                <w:spacing w:val="2"/>
                <w:sz w:val="17"/>
              </w:rPr>
              <w:t xml:space="preserve"> </w:t>
            </w:r>
            <w:r w:rsidRPr="008B61CA">
              <w:rPr>
                <w:sz w:val="17"/>
              </w:rPr>
              <w:t>LEASING</w:t>
            </w:r>
            <w:r w:rsidRPr="008B61CA">
              <w:rPr>
                <w:spacing w:val="4"/>
                <w:sz w:val="17"/>
              </w:rPr>
              <w:t xml:space="preserve"> </w:t>
            </w:r>
            <w:r w:rsidRPr="008B61CA">
              <w:rPr>
                <w:sz w:val="17"/>
              </w:rPr>
              <w:t>-</w:t>
            </w:r>
            <w:r w:rsidRPr="008B61CA">
              <w:rPr>
                <w:spacing w:val="-44"/>
                <w:sz w:val="17"/>
              </w:rPr>
              <w:t xml:space="preserve"> </w:t>
            </w:r>
            <w:r w:rsidRPr="008B61CA">
              <w:rPr>
                <w:sz w:val="17"/>
              </w:rPr>
              <w:t>IZLUČNO</w:t>
            </w:r>
            <w:r w:rsidRPr="008B61CA">
              <w:rPr>
                <w:spacing w:val="-2"/>
                <w:sz w:val="17"/>
              </w:rPr>
              <w:t xml:space="preserve"> </w:t>
            </w:r>
            <w:r w:rsidRPr="008B61CA">
              <w:rPr>
                <w:sz w:val="17"/>
              </w:rPr>
              <w:t>PRAVO</w:t>
            </w:r>
          </w:p>
        </w:tc>
        <w:tc>
          <w:tcPr>
            <w:tcW w:w="531" w:type="pct"/>
          </w:tcPr>
          <w:p w:rsidRPr="008B61CA" w:rsidR="00C03C87" w:rsidP="00EB6641" w:rsidRDefault="00C03C87" w14:paraId="5C131DE1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646E163B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6E57B8F0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365EB16B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69C934CE" w14:textId="77777777">
            <w:pPr>
              <w:rPr>
                <w:sz w:val="18"/>
              </w:rPr>
            </w:pPr>
            <w:r w:rsidRPr="008B61CA">
              <w:rPr>
                <w:sz w:val="17"/>
              </w:rPr>
              <w:t>90275854576</w:t>
            </w:r>
          </w:p>
        </w:tc>
        <w:tc>
          <w:tcPr>
            <w:tcW w:w="925" w:type="pct"/>
            <w:tcBorders>
              <w:right w:val="single" w:color="000000" w:sz="18" w:space="0"/>
            </w:tcBorders>
          </w:tcPr>
          <w:p w:rsidRPr="008B61CA" w:rsidR="00C03C87" w:rsidP="00EB6641" w:rsidRDefault="00C03C87" w14:paraId="66FBA1FE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5E828156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4FA8A7F1" w14:textId="77777777">
            <w:pPr>
              <w:pStyle w:val="TableParagraph"/>
              <w:rPr>
                <w:sz w:val="18"/>
              </w:rPr>
            </w:pPr>
          </w:p>
          <w:p w:rsidRPr="008B61CA" w:rsidR="00C03C87" w:rsidP="00EB6641" w:rsidRDefault="00C03C87" w14:paraId="143FB161" w14:textId="77777777">
            <w:pPr>
              <w:pStyle w:val="TableParagraph"/>
              <w:spacing w:before="3"/>
              <w:rPr>
                <w:sz w:val="19"/>
              </w:rPr>
            </w:pPr>
          </w:p>
          <w:p w:rsidRPr="008B61CA" w:rsidR="00C03C87" w:rsidP="00EB6641" w:rsidRDefault="00C03C87" w14:paraId="6A848E22" w14:textId="77777777">
            <w:pPr>
              <w:rPr>
                <w:sz w:val="18"/>
              </w:rPr>
            </w:pPr>
            <w:r w:rsidRPr="008B61CA">
              <w:rPr>
                <w:sz w:val="17"/>
              </w:rPr>
              <w:t>Ulica</w:t>
            </w:r>
            <w:r w:rsidRPr="008B61CA">
              <w:rPr>
                <w:spacing w:val="14"/>
                <w:sz w:val="17"/>
              </w:rPr>
              <w:t xml:space="preserve"> </w:t>
            </w:r>
            <w:r w:rsidRPr="008B61CA">
              <w:rPr>
                <w:sz w:val="17"/>
              </w:rPr>
              <w:t>Velimira</w:t>
            </w:r>
            <w:r w:rsidRPr="008B61CA">
              <w:rPr>
                <w:spacing w:val="14"/>
                <w:sz w:val="17"/>
              </w:rPr>
              <w:t xml:space="preserve"> </w:t>
            </w:r>
            <w:r w:rsidRPr="008B61CA">
              <w:rPr>
                <w:sz w:val="17"/>
              </w:rPr>
              <w:t>Škorpika</w:t>
            </w:r>
            <w:r w:rsidRPr="008B61CA">
              <w:rPr>
                <w:spacing w:val="-44"/>
                <w:sz w:val="17"/>
              </w:rPr>
              <w:t xml:space="preserve"> </w:t>
            </w:r>
            <w:r w:rsidRPr="008B61CA">
              <w:rPr>
                <w:sz w:val="17"/>
              </w:rPr>
              <w:t>21,</w:t>
            </w:r>
            <w:r w:rsidRPr="008B61CA">
              <w:rPr>
                <w:spacing w:val="3"/>
                <w:sz w:val="17"/>
              </w:rPr>
              <w:t xml:space="preserve"> </w:t>
            </w:r>
            <w:r w:rsidRPr="008B61CA">
              <w:rPr>
                <w:sz w:val="17"/>
              </w:rPr>
              <w:t>10000 Zagreb</w:t>
            </w:r>
          </w:p>
        </w:tc>
        <w:tc>
          <w:tcPr>
            <w:tcW w:w="1155" w:type="pct"/>
            <w:tcBorders>
              <w:left w:val="single" w:color="000000" w:sz="18" w:space="0"/>
            </w:tcBorders>
          </w:tcPr>
          <w:p w:rsidRPr="008B61CA" w:rsidR="00C03C87" w:rsidP="00EB6641" w:rsidRDefault="00BD590F" w14:paraId="7A4D9B85" w14:textId="5FBB4B63">
            <w:pPr>
              <w:rPr>
                <w:sz w:val="18"/>
              </w:rPr>
            </w:pPr>
            <w:r>
              <w:rPr>
                <w:sz w:val="18"/>
              </w:rPr>
              <w:t xml:space="preserve"> 62.675,49 €</w:t>
            </w:r>
          </w:p>
        </w:tc>
        <w:tc>
          <w:tcPr>
            <w:tcW w:w="1001" w:type="pct"/>
          </w:tcPr>
          <w:p w:rsidRPr="008B61CA" w:rsidR="00C03C87" w:rsidP="00EB6641" w:rsidRDefault="00C03C87" w14:paraId="0E54301C" w14:textId="77777777">
            <w:pPr>
              <w:rPr>
                <w:sz w:val="18"/>
              </w:rPr>
            </w:pPr>
            <w:r w:rsidRPr="008B61CA">
              <w:rPr>
                <w:spacing w:val="-1"/>
                <w:sz w:val="17"/>
              </w:rPr>
              <w:t>da (900.000,00kn ili 119.450,53 EUR)</w:t>
            </w:r>
          </w:p>
        </w:tc>
      </w:tr>
    </w:tbl>
    <w:p w:rsidRPr="00EF555C" w:rsidR="00C03C87" w:rsidP="00690198" w:rsidRDefault="00C03C87" w14:paraId="0BDD411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EF555C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EF555C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R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j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š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n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j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</w:p>
    <w:p w:rsidRPr="00EF555C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EF555C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Pr="00EF555C" w:rsidR="009C5824">
        <w:rPr>
          <w:rFonts w:ascii="Arial" w:hAnsi="Arial" w:cs="Arial"/>
          <w:szCs w:val="24"/>
        </w:rPr>
        <w:t xml:space="preserve"> </w:t>
      </w:r>
    </w:p>
    <w:p w:rsidRPr="00EF555C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EF555C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III.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EF555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EF555C" w:rsidR="00966D3F" w:rsidP="0038693F" w:rsidRDefault="00966D3F" w14:paraId="630D43BA" w14:textId="23938AE2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Dovršeno u</w:t>
      </w:r>
      <w:r w:rsidRPr="00EF555C"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7F0002">
        <w:rPr>
          <w:rFonts w:ascii="Arial" w:hAnsi="Arial" w:eastAsia="Times New Roman" w:cs="Arial"/>
          <w:szCs w:val="24"/>
          <w:lang w:eastAsia="hr-HR"/>
        </w:rPr>
        <w:t xml:space="preserve">10,55 </w:t>
      </w:r>
      <w:r w:rsidRPr="00EF555C">
        <w:rPr>
          <w:rFonts w:ascii="Arial" w:hAnsi="Arial" w:eastAsia="Times New Roman" w:cs="Arial"/>
          <w:szCs w:val="24"/>
          <w:lang w:eastAsia="hr-HR"/>
        </w:rPr>
        <w:t>sati.</w:t>
      </w:r>
    </w:p>
    <w:p w:rsidRPr="00EF555C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EF555C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SUDAC:</w:t>
      </w:r>
    </w:p>
    <w:p w:rsidRPr="00EF555C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EF555C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EF555C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EF555C" w:rsidR="00966D3F" w:rsidP="00966D3F" w:rsidRDefault="006D1769" w14:paraId="037F7F31" w14:textId="528A7AC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 xml:space="preserve">Vinka Mihalinčić </w:t>
      </w:r>
    </w:p>
    <w:p w:rsidRPr="00EF555C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EF555C" w:rsidR="00D17AA1" w:rsidP="004E6845" w:rsidRDefault="00966D3F" w14:paraId="2BC9EDE7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</w:p>
    <w:p w:rsidRPr="00EF555C" w:rsidR="00D17AA1" w:rsidP="004E6845" w:rsidRDefault="00D17AA1" w14:paraId="2DC98CA3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EF555C" w:rsidR="00D17AA1" w:rsidP="004E6845" w:rsidRDefault="00D17AA1" w14:paraId="03A7A0F4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EF555C" w:rsidR="00D17AA1" w:rsidP="007D3486" w:rsidRDefault="00966D3F" w14:paraId="6E4D01BB" w14:textId="0DA131D0">
      <w:pPr>
        <w:spacing w:after="0"/>
        <w:ind w:left="4956"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Povjerenik </w:t>
      </w:r>
      <w:r w:rsidRPr="00EF555C" w:rsidR="004E6845">
        <w:rPr>
          <w:rFonts w:ascii="Arial" w:hAnsi="Arial" w:cs="Arial"/>
          <w:szCs w:val="24"/>
        </w:rPr>
        <w:t>predstečajne</w:t>
      </w:r>
    </w:p>
    <w:p w:rsidRPr="00EF555C" w:rsidR="00966D3F" w:rsidP="004E6845" w:rsidRDefault="004E6845" w14:paraId="0D800717" w14:textId="03E8DCCC">
      <w:pPr>
        <w:spacing w:after="0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Za dužnika: </w:t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>nagodbe:</w:t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</w:p>
    <w:p w:rsidRPr="00EF555C" w:rsidR="00DD1AB5" w:rsidP="00DD1AB5" w:rsidRDefault="00966D3F" w14:paraId="039CA4FF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_____________________</w:t>
      </w:r>
      <w:r w:rsidRPr="00EF555C">
        <w:rPr>
          <w:rFonts w:ascii="Arial" w:hAnsi="Arial" w:cs="Arial"/>
          <w:szCs w:val="24"/>
        </w:rPr>
        <w:tab/>
        <w:t xml:space="preserve">                    </w:t>
      </w:r>
      <w:r w:rsidRPr="00EF555C" w:rsidR="00DD1AB5">
        <w:rPr>
          <w:rFonts w:ascii="Arial" w:hAnsi="Arial" w:cs="Arial"/>
          <w:szCs w:val="24"/>
        </w:rPr>
        <w:t xml:space="preserve">                   </w:t>
      </w:r>
      <w:r w:rsidRPr="00EF555C">
        <w:rPr>
          <w:rFonts w:ascii="Arial" w:hAnsi="Arial" w:cs="Arial"/>
          <w:szCs w:val="24"/>
        </w:rPr>
        <w:t xml:space="preserve"> ___________________</w:t>
      </w:r>
    </w:p>
    <w:p w:rsidRPr="00EF555C" w:rsidR="00966D3F" w:rsidP="00DD1AB5" w:rsidRDefault="00966D3F" w14:paraId="2B72817C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EF555C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EF555C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EF555C" w:rsidR="00676C72" w:rsidRDefault="0071587A" w14:paraId="0441734C" w14:textId="77777777">
      <w:p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Vjerovnici: </w:t>
      </w:r>
    </w:p>
    <w:sectPr w:rsidRPr="00EF555C" w:rsidR="00676C72" w:rsidSect="0063514D">
      <w:headerReference w:type="default" r:id="rId9"/>
      <w:head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B6641" w:rsidRDefault="00EB6641" w14:paraId="70754B41" w14:textId="77777777">
      <w:pPr>
        <w:spacing w:after="0" w:line="240" w:lineRule="auto"/>
      </w:pPr>
      <w:r>
        <w:separator/>
      </w:r>
    </w:p>
  </w:endnote>
  <w:endnote w:type="continuationSeparator" w:id="0">
    <w:p w:rsidR="00EB6641" w:rsidRDefault="00EB6641" w14:paraId="2B5876A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B6641" w:rsidRDefault="00EB6641" w14:paraId="50A8EFA5" w14:textId="77777777">
      <w:pPr>
        <w:spacing w:after="0" w:line="240" w:lineRule="auto"/>
      </w:pPr>
      <w:r>
        <w:separator/>
      </w:r>
    </w:p>
  </w:footnote>
  <w:footnote w:type="continuationSeparator" w:id="0">
    <w:p w:rsidR="00EB6641" w:rsidRDefault="00EB6641" w14:paraId="68B723F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EB6641" w:rsidP="00A86286" w:rsidRDefault="00EB6641" w14:paraId="58191727" w14:textId="278CCD8D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9F2577">
          <w:rPr>
            <w:rFonts w:ascii="Arial" w:hAnsi="Arial" w:cs="Arial"/>
            <w:noProof/>
          </w:rPr>
          <w:t>10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ST-150/2024</w:t>
        </w:r>
      </w:p>
    </w:sdtContent>
  </w:sdt>
  <w:p w:rsidR="00EB6641" w:rsidP="00A4567A" w:rsidRDefault="00EB6641" w14:paraId="600FEE17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B6641" w:rsidP="00A4567A" w:rsidRDefault="00EB6641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1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6D93"/>
    <w:rsid w:val="00007768"/>
    <w:rsid w:val="00010F75"/>
    <w:rsid w:val="00011AD0"/>
    <w:rsid w:val="00012D55"/>
    <w:rsid w:val="00023315"/>
    <w:rsid w:val="0003678B"/>
    <w:rsid w:val="00040F52"/>
    <w:rsid w:val="00041F97"/>
    <w:rsid w:val="0004245E"/>
    <w:rsid w:val="00044C59"/>
    <w:rsid w:val="00047D37"/>
    <w:rsid w:val="00052F03"/>
    <w:rsid w:val="00053C74"/>
    <w:rsid w:val="000621A4"/>
    <w:rsid w:val="000667B6"/>
    <w:rsid w:val="00066977"/>
    <w:rsid w:val="00070D89"/>
    <w:rsid w:val="000828CE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51B2"/>
    <w:rsid w:val="000C5641"/>
    <w:rsid w:val="000D03F0"/>
    <w:rsid w:val="000D1896"/>
    <w:rsid w:val="000D2A15"/>
    <w:rsid w:val="000D335E"/>
    <w:rsid w:val="000D3F2D"/>
    <w:rsid w:val="000D443D"/>
    <w:rsid w:val="000D5438"/>
    <w:rsid w:val="000D6487"/>
    <w:rsid w:val="000E08FC"/>
    <w:rsid w:val="000E1EE0"/>
    <w:rsid w:val="000F2F78"/>
    <w:rsid w:val="000F4416"/>
    <w:rsid w:val="00100210"/>
    <w:rsid w:val="00102014"/>
    <w:rsid w:val="00102492"/>
    <w:rsid w:val="00102E63"/>
    <w:rsid w:val="00105186"/>
    <w:rsid w:val="00105F76"/>
    <w:rsid w:val="00110F4A"/>
    <w:rsid w:val="00115823"/>
    <w:rsid w:val="001174D4"/>
    <w:rsid w:val="00122140"/>
    <w:rsid w:val="001232A6"/>
    <w:rsid w:val="001256CE"/>
    <w:rsid w:val="001319E7"/>
    <w:rsid w:val="0013230B"/>
    <w:rsid w:val="0014089E"/>
    <w:rsid w:val="00140C24"/>
    <w:rsid w:val="001411FA"/>
    <w:rsid w:val="00143EEB"/>
    <w:rsid w:val="001555BB"/>
    <w:rsid w:val="001639A8"/>
    <w:rsid w:val="0016693B"/>
    <w:rsid w:val="00175B48"/>
    <w:rsid w:val="00183413"/>
    <w:rsid w:val="00191306"/>
    <w:rsid w:val="00195DE4"/>
    <w:rsid w:val="001A07CA"/>
    <w:rsid w:val="001A0A02"/>
    <w:rsid w:val="001B15F0"/>
    <w:rsid w:val="001B567F"/>
    <w:rsid w:val="001B5D60"/>
    <w:rsid w:val="001B7AE5"/>
    <w:rsid w:val="001C6CF8"/>
    <w:rsid w:val="001D00E0"/>
    <w:rsid w:val="001D0B0D"/>
    <w:rsid w:val="001D39AA"/>
    <w:rsid w:val="001D503E"/>
    <w:rsid w:val="001D7840"/>
    <w:rsid w:val="001E1807"/>
    <w:rsid w:val="001E1E3B"/>
    <w:rsid w:val="001F087F"/>
    <w:rsid w:val="001F23BC"/>
    <w:rsid w:val="001F4C97"/>
    <w:rsid w:val="00200B4A"/>
    <w:rsid w:val="00201E66"/>
    <w:rsid w:val="00202AD4"/>
    <w:rsid w:val="0020384F"/>
    <w:rsid w:val="00203927"/>
    <w:rsid w:val="0020396B"/>
    <w:rsid w:val="00206021"/>
    <w:rsid w:val="00206690"/>
    <w:rsid w:val="00212E3F"/>
    <w:rsid w:val="0021548E"/>
    <w:rsid w:val="00216922"/>
    <w:rsid w:val="00220214"/>
    <w:rsid w:val="00222109"/>
    <w:rsid w:val="002247F7"/>
    <w:rsid w:val="002253A6"/>
    <w:rsid w:val="002263F5"/>
    <w:rsid w:val="0022655C"/>
    <w:rsid w:val="00227798"/>
    <w:rsid w:val="00232FAC"/>
    <w:rsid w:val="00237CF8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694"/>
    <w:rsid w:val="00283E81"/>
    <w:rsid w:val="00283F52"/>
    <w:rsid w:val="0029707F"/>
    <w:rsid w:val="002A2E29"/>
    <w:rsid w:val="002A4F3C"/>
    <w:rsid w:val="002A7A33"/>
    <w:rsid w:val="002B110A"/>
    <w:rsid w:val="002B6967"/>
    <w:rsid w:val="002B6C37"/>
    <w:rsid w:val="002B7E45"/>
    <w:rsid w:val="002C6442"/>
    <w:rsid w:val="002D089E"/>
    <w:rsid w:val="002D599C"/>
    <w:rsid w:val="002D605E"/>
    <w:rsid w:val="002E399A"/>
    <w:rsid w:val="002E475F"/>
    <w:rsid w:val="002E4B06"/>
    <w:rsid w:val="002E55DF"/>
    <w:rsid w:val="002E7393"/>
    <w:rsid w:val="002F06EF"/>
    <w:rsid w:val="002F2A94"/>
    <w:rsid w:val="00301F07"/>
    <w:rsid w:val="00302A83"/>
    <w:rsid w:val="003076FF"/>
    <w:rsid w:val="00311FB5"/>
    <w:rsid w:val="0031223B"/>
    <w:rsid w:val="00312F45"/>
    <w:rsid w:val="00312FF1"/>
    <w:rsid w:val="003132B3"/>
    <w:rsid w:val="00323DE9"/>
    <w:rsid w:val="0032568F"/>
    <w:rsid w:val="003378B6"/>
    <w:rsid w:val="00340C21"/>
    <w:rsid w:val="0034105A"/>
    <w:rsid w:val="003429BC"/>
    <w:rsid w:val="00346DF9"/>
    <w:rsid w:val="00347F70"/>
    <w:rsid w:val="00355C81"/>
    <w:rsid w:val="00357869"/>
    <w:rsid w:val="003625C7"/>
    <w:rsid w:val="00365923"/>
    <w:rsid w:val="003660B6"/>
    <w:rsid w:val="00370B60"/>
    <w:rsid w:val="00371861"/>
    <w:rsid w:val="0038083A"/>
    <w:rsid w:val="00382B43"/>
    <w:rsid w:val="0038693F"/>
    <w:rsid w:val="0039737B"/>
    <w:rsid w:val="003A187D"/>
    <w:rsid w:val="003A1E68"/>
    <w:rsid w:val="003A28F9"/>
    <w:rsid w:val="003A2E2B"/>
    <w:rsid w:val="003A37B0"/>
    <w:rsid w:val="003A4475"/>
    <w:rsid w:val="003B023B"/>
    <w:rsid w:val="003B0AEE"/>
    <w:rsid w:val="003D10F8"/>
    <w:rsid w:val="003D23C9"/>
    <w:rsid w:val="003D26A8"/>
    <w:rsid w:val="003E23A9"/>
    <w:rsid w:val="003E629D"/>
    <w:rsid w:val="003F17E8"/>
    <w:rsid w:val="003F27DA"/>
    <w:rsid w:val="003F5FDB"/>
    <w:rsid w:val="00401253"/>
    <w:rsid w:val="0040247D"/>
    <w:rsid w:val="00404C04"/>
    <w:rsid w:val="004108D7"/>
    <w:rsid w:val="00410C50"/>
    <w:rsid w:val="00411BFB"/>
    <w:rsid w:val="00411E07"/>
    <w:rsid w:val="00413126"/>
    <w:rsid w:val="00413246"/>
    <w:rsid w:val="00413407"/>
    <w:rsid w:val="004143E6"/>
    <w:rsid w:val="00414A85"/>
    <w:rsid w:val="00415766"/>
    <w:rsid w:val="00416549"/>
    <w:rsid w:val="00417597"/>
    <w:rsid w:val="00425591"/>
    <w:rsid w:val="004319A0"/>
    <w:rsid w:val="004327C6"/>
    <w:rsid w:val="00432AD2"/>
    <w:rsid w:val="00435695"/>
    <w:rsid w:val="00440340"/>
    <w:rsid w:val="004412B5"/>
    <w:rsid w:val="004423B5"/>
    <w:rsid w:val="004423E2"/>
    <w:rsid w:val="00443D15"/>
    <w:rsid w:val="00446C0B"/>
    <w:rsid w:val="004533D7"/>
    <w:rsid w:val="004553A5"/>
    <w:rsid w:val="00457294"/>
    <w:rsid w:val="004609B4"/>
    <w:rsid w:val="00464620"/>
    <w:rsid w:val="004668FE"/>
    <w:rsid w:val="00470510"/>
    <w:rsid w:val="00470D90"/>
    <w:rsid w:val="00473A86"/>
    <w:rsid w:val="00473E51"/>
    <w:rsid w:val="00477411"/>
    <w:rsid w:val="00483102"/>
    <w:rsid w:val="00484932"/>
    <w:rsid w:val="004B02D0"/>
    <w:rsid w:val="004B3AA9"/>
    <w:rsid w:val="004B6160"/>
    <w:rsid w:val="004C3AAA"/>
    <w:rsid w:val="004C5369"/>
    <w:rsid w:val="004C5510"/>
    <w:rsid w:val="004C71A1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4E9D"/>
    <w:rsid w:val="004F7914"/>
    <w:rsid w:val="005004A0"/>
    <w:rsid w:val="00503DC6"/>
    <w:rsid w:val="0050623D"/>
    <w:rsid w:val="00507A13"/>
    <w:rsid w:val="00515EEF"/>
    <w:rsid w:val="005216C0"/>
    <w:rsid w:val="0052259E"/>
    <w:rsid w:val="00524767"/>
    <w:rsid w:val="0052548E"/>
    <w:rsid w:val="005327B6"/>
    <w:rsid w:val="00534755"/>
    <w:rsid w:val="0053641A"/>
    <w:rsid w:val="0054324D"/>
    <w:rsid w:val="005443C4"/>
    <w:rsid w:val="00544E70"/>
    <w:rsid w:val="00545796"/>
    <w:rsid w:val="00550E70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2CF1"/>
    <w:rsid w:val="00573619"/>
    <w:rsid w:val="0057490B"/>
    <w:rsid w:val="00577CD1"/>
    <w:rsid w:val="00580318"/>
    <w:rsid w:val="00580E25"/>
    <w:rsid w:val="00584275"/>
    <w:rsid w:val="005929BA"/>
    <w:rsid w:val="00593783"/>
    <w:rsid w:val="005950D4"/>
    <w:rsid w:val="005A0123"/>
    <w:rsid w:val="005A15AF"/>
    <w:rsid w:val="005A192A"/>
    <w:rsid w:val="005B0759"/>
    <w:rsid w:val="005B1B90"/>
    <w:rsid w:val="005B515A"/>
    <w:rsid w:val="005B643E"/>
    <w:rsid w:val="005B774D"/>
    <w:rsid w:val="005C228F"/>
    <w:rsid w:val="005C536C"/>
    <w:rsid w:val="005D04B0"/>
    <w:rsid w:val="005D2066"/>
    <w:rsid w:val="005D2434"/>
    <w:rsid w:val="005E1373"/>
    <w:rsid w:val="005E1691"/>
    <w:rsid w:val="005E2951"/>
    <w:rsid w:val="005E6D71"/>
    <w:rsid w:val="005F1B0A"/>
    <w:rsid w:val="005F4A7A"/>
    <w:rsid w:val="005F6863"/>
    <w:rsid w:val="006038B9"/>
    <w:rsid w:val="006048ED"/>
    <w:rsid w:val="006078A1"/>
    <w:rsid w:val="00611FF4"/>
    <w:rsid w:val="0061247E"/>
    <w:rsid w:val="00624070"/>
    <w:rsid w:val="00625AC3"/>
    <w:rsid w:val="00625B99"/>
    <w:rsid w:val="00626C72"/>
    <w:rsid w:val="00627A22"/>
    <w:rsid w:val="00631A43"/>
    <w:rsid w:val="00633CB1"/>
    <w:rsid w:val="0063514D"/>
    <w:rsid w:val="00635C99"/>
    <w:rsid w:val="006447B0"/>
    <w:rsid w:val="00645E48"/>
    <w:rsid w:val="0064615F"/>
    <w:rsid w:val="006512C1"/>
    <w:rsid w:val="00652A99"/>
    <w:rsid w:val="0065334D"/>
    <w:rsid w:val="00653AFC"/>
    <w:rsid w:val="00653D34"/>
    <w:rsid w:val="006611E1"/>
    <w:rsid w:val="00661A31"/>
    <w:rsid w:val="0066248E"/>
    <w:rsid w:val="006632E1"/>
    <w:rsid w:val="00665C5C"/>
    <w:rsid w:val="0066689A"/>
    <w:rsid w:val="00672D85"/>
    <w:rsid w:val="0067336B"/>
    <w:rsid w:val="00674B2B"/>
    <w:rsid w:val="00676C72"/>
    <w:rsid w:val="00685D02"/>
    <w:rsid w:val="006866C0"/>
    <w:rsid w:val="0068716A"/>
    <w:rsid w:val="00690198"/>
    <w:rsid w:val="00691380"/>
    <w:rsid w:val="00697D0C"/>
    <w:rsid w:val="006A4716"/>
    <w:rsid w:val="006A473C"/>
    <w:rsid w:val="006B0760"/>
    <w:rsid w:val="006B7F2F"/>
    <w:rsid w:val="006C0F8B"/>
    <w:rsid w:val="006D1769"/>
    <w:rsid w:val="006D2D87"/>
    <w:rsid w:val="006D3FB7"/>
    <w:rsid w:val="006D429B"/>
    <w:rsid w:val="006E12D0"/>
    <w:rsid w:val="006E4623"/>
    <w:rsid w:val="006E5C27"/>
    <w:rsid w:val="006E7889"/>
    <w:rsid w:val="006F59F9"/>
    <w:rsid w:val="006F7132"/>
    <w:rsid w:val="0070193C"/>
    <w:rsid w:val="007025E4"/>
    <w:rsid w:val="00702EE0"/>
    <w:rsid w:val="00702F2A"/>
    <w:rsid w:val="0070452D"/>
    <w:rsid w:val="00704CFC"/>
    <w:rsid w:val="00706671"/>
    <w:rsid w:val="0071134C"/>
    <w:rsid w:val="0071587A"/>
    <w:rsid w:val="00730799"/>
    <w:rsid w:val="007308FD"/>
    <w:rsid w:val="0073175F"/>
    <w:rsid w:val="00731EEE"/>
    <w:rsid w:val="00733B11"/>
    <w:rsid w:val="00736892"/>
    <w:rsid w:val="00737DA1"/>
    <w:rsid w:val="00740648"/>
    <w:rsid w:val="007425D4"/>
    <w:rsid w:val="00742734"/>
    <w:rsid w:val="00744E1E"/>
    <w:rsid w:val="00746494"/>
    <w:rsid w:val="007507D7"/>
    <w:rsid w:val="007526C5"/>
    <w:rsid w:val="007529AB"/>
    <w:rsid w:val="0075525C"/>
    <w:rsid w:val="00755DED"/>
    <w:rsid w:val="00757176"/>
    <w:rsid w:val="00760795"/>
    <w:rsid w:val="00760A52"/>
    <w:rsid w:val="007637EC"/>
    <w:rsid w:val="00766B55"/>
    <w:rsid w:val="00767162"/>
    <w:rsid w:val="00767271"/>
    <w:rsid w:val="007768F7"/>
    <w:rsid w:val="00780C94"/>
    <w:rsid w:val="0078231B"/>
    <w:rsid w:val="00786A29"/>
    <w:rsid w:val="00793054"/>
    <w:rsid w:val="0079322D"/>
    <w:rsid w:val="00794038"/>
    <w:rsid w:val="00794066"/>
    <w:rsid w:val="0079441B"/>
    <w:rsid w:val="007A3311"/>
    <w:rsid w:val="007A488D"/>
    <w:rsid w:val="007B5326"/>
    <w:rsid w:val="007B5CD3"/>
    <w:rsid w:val="007B6B05"/>
    <w:rsid w:val="007C7954"/>
    <w:rsid w:val="007D3486"/>
    <w:rsid w:val="007D70AA"/>
    <w:rsid w:val="007E12EE"/>
    <w:rsid w:val="007E3C0F"/>
    <w:rsid w:val="007E3DA1"/>
    <w:rsid w:val="007E645A"/>
    <w:rsid w:val="007F0002"/>
    <w:rsid w:val="007F099A"/>
    <w:rsid w:val="00802D26"/>
    <w:rsid w:val="0080481A"/>
    <w:rsid w:val="00805289"/>
    <w:rsid w:val="00810871"/>
    <w:rsid w:val="00814BBC"/>
    <w:rsid w:val="0081592F"/>
    <w:rsid w:val="00815CD3"/>
    <w:rsid w:val="00817B10"/>
    <w:rsid w:val="00823269"/>
    <w:rsid w:val="00833CA5"/>
    <w:rsid w:val="008372A7"/>
    <w:rsid w:val="00840474"/>
    <w:rsid w:val="00840F50"/>
    <w:rsid w:val="00843FB2"/>
    <w:rsid w:val="00844783"/>
    <w:rsid w:val="00846C9A"/>
    <w:rsid w:val="0085165C"/>
    <w:rsid w:val="00852301"/>
    <w:rsid w:val="00852479"/>
    <w:rsid w:val="00855061"/>
    <w:rsid w:val="00863030"/>
    <w:rsid w:val="0086694F"/>
    <w:rsid w:val="00873306"/>
    <w:rsid w:val="00877F62"/>
    <w:rsid w:val="00880C2F"/>
    <w:rsid w:val="008827A3"/>
    <w:rsid w:val="008877A0"/>
    <w:rsid w:val="008944AD"/>
    <w:rsid w:val="00896318"/>
    <w:rsid w:val="00897A07"/>
    <w:rsid w:val="008A0F38"/>
    <w:rsid w:val="008A1DD1"/>
    <w:rsid w:val="008A39F4"/>
    <w:rsid w:val="008A3BDF"/>
    <w:rsid w:val="008A5656"/>
    <w:rsid w:val="008B0EE6"/>
    <w:rsid w:val="008B1E76"/>
    <w:rsid w:val="008B3758"/>
    <w:rsid w:val="008B4B40"/>
    <w:rsid w:val="008B61CA"/>
    <w:rsid w:val="008B70AE"/>
    <w:rsid w:val="008C6D67"/>
    <w:rsid w:val="008D03CD"/>
    <w:rsid w:val="008D4D34"/>
    <w:rsid w:val="008D7120"/>
    <w:rsid w:val="008D774E"/>
    <w:rsid w:val="008E3235"/>
    <w:rsid w:val="008E38FC"/>
    <w:rsid w:val="008E4F03"/>
    <w:rsid w:val="008E513D"/>
    <w:rsid w:val="008E517E"/>
    <w:rsid w:val="008E5767"/>
    <w:rsid w:val="008E7D8B"/>
    <w:rsid w:val="008F07FC"/>
    <w:rsid w:val="008F2618"/>
    <w:rsid w:val="008F5BB7"/>
    <w:rsid w:val="00902168"/>
    <w:rsid w:val="009056FE"/>
    <w:rsid w:val="00907305"/>
    <w:rsid w:val="0090784B"/>
    <w:rsid w:val="00912AEA"/>
    <w:rsid w:val="00915941"/>
    <w:rsid w:val="00920BDC"/>
    <w:rsid w:val="00920FB2"/>
    <w:rsid w:val="00924A8B"/>
    <w:rsid w:val="0092535F"/>
    <w:rsid w:val="0092641E"/>
    <w:rsid w:val="00926AB2"/>
    <w:rsid w:val="00927239"/>
    <w:rsid w:val="00930BC9"/>
    <w:rsid w:val="0093267E"/>
    <w:rsid w:val="00936DF7"/>
    <w:rsid w:val="009418C1"/>
    <w:rsid w:val="009476D0"/>
    <w:rsid w:val="00954F3A"/>
    <w:rsid w:val="00954FDE"/>
    <w:rsid w:val="0095561D"/>
    <w:rsid w:val="00960632"/>
    <w:rsid w:val="00961417"/>
    <w:rsid w:val="00961A24"/>
    <w:rsid w:val="00962D01"/>
    <w:rsid w:val="00962E4B"/>
    <w:rsid w:val="00966D3F"/>
    <w:rsid w:val="009708B0"/>
    <w:rsid w:val="009710D9"/>
    <w:rsid w:val="00981A5D"/>
    <w:rsid w:val="009851E0"/>
    <w:rsid w:val="00993F09"/>
    <w:rsid w:val="00994ED4"/>
    <w:rsid w:val="00994F43"/>
    <w:rsid w:val="00995613"/>
    <w:rsid w:val="00997B8B"/>
    <w:rsid w:val="009A0AE1"/>
    <w:rsid w:val="009A35C5"/>
    <w:rsid w:val="009A544A"/>
    <w:rsid w:val="009A7584"/>
    <w:rsid w:val="009C1CB2"/>
    <w:rsid w:val="009C5824"/>
    <w:rsid w:val="009D0530"/>
    <w:rsid w:val="009D15F0"/>
    <w:rsid w:val="009D2EEA"/>
    <w:rsid w:val="009D51F8"/>
    <w:rsid w:val="009D729F"/>
    <w:rsid w:val="009D7416"/>
    <w:rsid w:val="009E165A"/>
    <w:rsid w:val="009E2FCC"/>
    <w:rsid w:val="009E3F47"/>
    <w:rsid w:val="009E4386"/>
    <w:rsid w:val="009F16E5"/>
    <w:rsid w:val="009F1704"/>
    <w:rsid w:val="009F2577"/>
    <w:rsid w:val="009F5AFA"/>
    <w:rsid w:val="00A00DC4"/>
    <w:rsid w:val="00A03DFC"/>
    <w:rsid w:val="00A11560"/>
    <w:rsid w:val="00A12A0C"/>
    <w:rsid w:val="00A14B2B"/>
    <w:rsid w:val="00A16ECE"/>
    <w:rsid w:val="00A20CCF"/>
    <w:rsid w:val="00A220D2"/>
    <w:rsid w:val="00A222F3"/>
    <w:rsid w:val="00A2474E"/>
    <w:rsid w:val="00A307F3"/>
    <w:rsid w:val="00A339A1"/>
    <w:rsid w:val="00A406E1"/>
    <w:rsid w:val="00A40DE8"/>
    <w:rsid w:val="00A4273B"/>
    <w:rsid w:val="00A44DD1"/>
    <w:rsid w:val="00A4567A"/>
    <w:rsid w:val="00A51D7A"/>
    <w:rsid w:val="00A57BD5"/>
    <w:rsid w:val="00A62ED1"/>
    <w:rsid w:val="00A643BF"/>
    <w:rsid w:val="00A65472"/>
    <w:rsid w:val="00A70A2C"/>
    <w:rsid w:val="00A738F4"/>
    <w:rsid w:val="00A74896"/>
    <w:rsid w:val="00A7510E"/>
    <w:rsid w:val="00A75BB9"/>
    <w:rsid w:val="00A77636"/>
    <w:rsid w:val="00A801DF"/>
    <w:rsid w:val="00A80979"/>
    <w:rsid w:val="00A837BF"/>
    <w:rsid w:val="00A85B90"/>
    <w:rsid w:val="00A85D0F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B71FD"/>
    <w:rsid w:val="00AC1B99"/>
    <w:rsid w:val="00AC3485"/>
    <w:rsid w:val="00AC6B13"/>
    <w:rsid w:val="00AD3F3C"/>
    <w:rsid w:val="00AE38E6"/>
    <w:rsid w:val="00AE74CC"/>
    <w:rsid w:val="00AF0FDF"/>
    <w:rsid w:val="00AF163B"/>
    <w:rsid w:val="00B06207"/>
    <w:rsid w:val="00B07D2E"/>
    <w:rsid w:val="00B1069E"/>
    <w:rsid w:val="00B10740"/>
    <w:rsid w:val="00B13132"/>
    <w:rsid w:val="00B2267D"/>
    <w:rsid w:val="00B22746"/>
    <w:rsid w:val="00B26757"/>
    <w:rsid w:val="00B32954"/>
    <w:rsid w:val="00B4500C"/>
    <w:rsid w:val="00B4647A"/>
    <w:rsid w:val="00B46C41"/>
    <w:rsid w:val="00B47ED4"/>
    <w:rsid w:val="00B52A0B"/>
    <w:rsid w:val="00B5703D"/>
    <w:rsid w:val="00B60753"/>
    <w:rsid w:val="00B644D9"/>
    <w:rsid w:val="00B73709"/>
    <w:rsid w:val="00B74713"/>
    <w:rsid w:val="00B81178"/>
    <w:rsid w:val="00B831FF"/>
    <w:rsid w:val="00B840DF"/>
    <w:rsid w:val="00B87076"/>
    <w:rsid w:val="00B96BB6"/>
    <w:rsid w:val="00B976B5"/>
    <w:rsid w:val="00BA69FB"/>
    <w:rsid w:val="00BA6DF8"/>
    <w:rsid w:val="00BB3136"/>
    <w:rsid w:val="00BB32E5"/>
    <w:rsid w:val="00BB3DD8"/>
    <w:rsid w:val="00BC1B7B"/>
    <w:rsid w:val="00BC343D"/>
    <w:rsid w:val="00BC52B5"/>
    <w:rsid w:val="00BC5636"/>
    <w:rsid w:val="00BC6BEC"/>
    <w:rsid w:val="00BD1287"/>
    <w:rsid w:val="00BD2E2A"/>
    <w:rsid w:val="00BD372C"/>
    <w:rsid w:val="00BD590F"/>
    <w:rsid w:val="00BE41A1"/>
    <w:rsid w:val="00BE4DD2"/>
    <w:rsid w:val="00BE595F"/>
    <w:rsid w:val="00BE7750"/>
    <w:rsid w:val="00BF22B0"/>
    <w:rsid w:val="00BF421D"/>
    <w:rsid w:val="00BF4707"/>
    <w:rsid w:val="00BF7C80"/>
    <w:rsid w:val="00C01A92"/>
    <w:rsid w:val="00C03C87"/>
    <w:rsid w:val="00C04BDA"/>
    <w:rsid w:val="00C1218C"/>
    <w:rsid w:val="00C13A3A"/>
    <w:rsid w:val="00C15F9C"/>
    <w:rsid w:val="00C165F6"/>
    <w:rsid w:val="00C16743"/>
    <w:rsid w:val="00C17E63"/>
    <w:rsid w:val="00C20196"/>
    <w:rsid w:val="00C241B2"/>
    <w:rsid w:val="00C24D76"/>
    <w:rsid w:val="00C2787F"/>
    <w:rsid w:val="00C342D2"/>
    <w:rsid w:val="00C40319"/>
    <w:rsid w:val="00C421BB"/>
    <w:rsid w:val="00C42F55"/>
    <w:rsid w:val="00C47A70"/>
    <w:rsid w:val="00C51625"/>
    <w:rsid w:val="00C5466D"/>
    <w:rsid w:val="00C57EFA"/>
    <w:rsid w:val="00C72090"/>
    <w:rsid w:val="00C734A2"/>
    <w:rsid w:val="00C814B4"/>
    <w:rsid w:val="00C863FD"/>
    <w:rsid w:val="00C86A0E"/>
    <w:rsid w:val="00C90A32"/>
    <w:rsid w:val="00C90BA4"/>
    <w:rsid w:val="00C970FF"/>
    <w:rsid w:val="00CA0B46"/>
    <w:rsid w:val="00CA12E6"/>
    <w:rsid w:val="00CA432C"/>
    <w:rsid w:val="00CB4950"/>
    <w:rsid w:val="00CB52E7"/>
    <w:rsid w:val="00CC00B7"/>
    <w:rsid w:val="00CC0A43"/>
    <w:rsid w:val="00CC2846"/>
    <w:rsid w:val="00CC2C12"/>
    <w:rsid w:val="00CC46F9"/>
    <w:rsid w:val="00CC56D1"/>
    <w:rsid w:val="00CD4B99"/>
    <w:rsid w:val="00CD4CD0"/>
    <w:rsid w:val="00CE5786"/>
    <w:rsid w:val="00CF1DD7"/>
    <w:rsid w:val="00CF5345"/>
    <w:rsid w:val="00CF5EDD"/>
    <w:rsid w:val="00CF6D3F"/>
    <w:rsid w:val="00CF74A3"/>
    <w:rsid w:val="00D01276"/>
    <w:rsid w:val="00D01A50"/>
    <w:rsid w:val="00D060FC"/>
    <w:rsid w:val="00D07231"/>
    <w:rsid w:val="00D10006"/>
    <w:rsid w:val="00D17AA1"/>
    <w:rsid w:val="00D22220"/>
    <w:rsid w:val="00D22DCB"/>
    <w:rsid w:val="00D25282"/>
    <w:rsid w:val="00D31F55"/>
    <w:rsid w:val="00D32E68"/>
    <w:rsid w:val="00D36AF9"/>
    <w:rsid w:val="00D4458F"/>
    <w:rsid w:val="00D57254"/>
    <w:rsid w:val="00D65696"/>
    <w:rsid w:val="00D710E9"/>
    <w:rsid w:val="00D71BD1"/>
    <w:rsid w:val="00D73A52"/>
    <w:rsid w:val="00D74971"/>
    <w:rsid w:val="00D80DA0"/>
    <w:rsid w:val="00D82C28"/>
    <w:rsid w:val="00D91302"/>
    <w:rsid w:val="00D91BCF"/>
    <w:rsid w:val="00D95863"/>
    <w:rsid w:val="00D962EE"/>
    <w:rsid w:val="00DA5BB8"/>
    <w:rsid w:val="00DB19B2"/>
    <w:rsid w:val="00DB21D6"/>
    <w:rsid w:val="00DB3AB8"/>
    <w:rsid w:val="00DB4F9B"/>
    <w:rsid w:val="00DC12D6"/>
    <w:rsid w:val="00DC3089"/>
    <w:rsid w:val="00DC3CE5"/>
    <w:rsid w:val="00DC775B"/>
    <w:rsid w:val="00DD0669"/>
    <w:rsid w:val="00DD1AB5"/>
    <w:rsid w:val="00DD4309"/>
    <w:rsid w:val="00DD5345"/>
    <w:rsid w:val="00DD5E71"/>
    <w:rsid w:val="00DE263E"/>
    <w:rsid w:val="00DE3EC9"/>
    <w:rsid w:val="00DE4C84"/>
    <w:rsid w:val="00DE6504"/>
    <w:rsid w:val="00DF6178"/>
    <w:rsid w:val="00E01624"/>
    <w:rsid w:val="00E04CAE"/>
    <w:rsid w:val="00E10E4E"/>
    <w:rsid w:val="00E20BD0"/>
    <w:rsid w:val="00E242AC"/>
    <w:rsid w:val="00E2567C"/>
    <w:rsid w:val="00E338A2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0AD1"/>
    <w:rsid w:val="00E624E5"/>
    <w:rsid w:val="00E71624"/>
    <w:rsid w:val="00E733DF"/>
    <w:rsid w:val="00E760C9"/>
    <w:rsid w:val="00E7648E"/>
    <w:rsid w:val="00E82793"/>
    <w:rsid w:val="00E8358E"/>
    <w:rsid w:val="00E857F7"/>
    <w:rsid w:val="00EA573B"/>
    <w:rsid w:val="00EA6153"/>
    <w:rsid w:val="00EB06E9"/>
    <w:rsid w:val="00EB0EF3"/>
    <w:rsid w:val="00EB181C"/>
    <w:rsid w:val="00EB3D2D"/>
    <w:rsid w:val="00EB634E"/>
    <w:rsid w:val="00EB6641"/>
    <w:rsid w:val="00EB78B5"/>
    <w:rsid w:val="00EC2E17"/>
    <w:rsid w:val="00EC6C4C"/>
    <w:rsid w:val="00ED4337"/>
    <w:rsid w:val="00ED4F7F"/>
    <w:rsid w:val="00EE3A84"/>
    <w:rsid w:val="00EE52FC"/>
    <w:rsid w:val="00EF47AC"/>
    <w:rsid w:val="00EF504D"/>
    <w:rsid w:val="00EF555C"/>
    <w:rsid w:val="00EF59B0"/>
    <w:rsid w:val="00EF68CA"/>
    <w:rsid w:val="00F056C8"/>
    <w:rsid w:val="00F07584"/>
    <w:rsid w:val="00F135BE"/>
    <w:rsid w:val="00F1480F"/>
    <w:rsid w:val="00F15017"/>
    <w:rsid w:val="00F15549"/>
    <w:rsid w:val="00F20AB2"/>
    <w:rsid w:val="00F22BB3"/>
    <w:rsid w:val="00F2404E"/>
    <w:rsid w:val="00F30F86"/>
    <w:rsid w:val="00F35237"/>
    <w:rsid w:val="00F365A8"/>
    <w:rsid w:val="00F4051C"/>
    <w:rsid w:val="00F45BE1"/>
    <w:rsid w:val="00F5559E"/>
    <w:rsid w:val="00F65230"/>
    <w:rsid w:val="00F76EBC"/>
    <w:rsid w:val="00F8642B"/>
    <w:rsid w:val="00F93CD6"/>
    <w:rsid w:val="00F94362"/>
    <w:rsid w:val="00F95D32"/>
    <w:rsid w:val="00FA0061"/>
    <w:rsid w:val="00FA35CA"/>
    <w:rsid w:val="00FA7968"/>
    <w:rsid w:val="00FB1792"/>
    <w:rsid w:val="00FB1A11"/>
    <w:rsid w:val="00FB1C77"/>
    <w:rsid w:val="00FB25DE"/>
    <w:rsid w:val="00FB5B17"/>
    <w:rsid w:val="00FC1E5F"/>
    <w:rsid w:val="00FC24DA"/>
    <w:rsid w:val="00FC684D"/>
    <w:rsid w:val="00FD3262"/>
    <w:rsid w:val="00FD35F0"/>
    <w:rsid w:val="00FD739A"/>
    <w:rsid w:val="00FE1EA7"/>
    <w:rsid w:val="00FE25B8"/>
    <w:rsid w:val="00FE55A6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D0B0D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table" w:styleId="Reetkatablice">
    <w:name w:val="Table Grid"/>
    <w:basedOn w:val="Obinatablica"/>
    <w:uiPriority w:val="39"/>
    <w:rsid w:val="003076FF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" w:customStyle="true">
    <w:name w:val="Table Normal"/>
    <w:uiPriority w:val="2"/>
    <w:semiHidden/>
    <w:unhideWhenUsed/>
    <w:qFormat/>
    <w:rsid w:val="0063514D"/>
    <w:pPr>
      <w:widowControl w:val="false"/>
      <w:autoSpaceDE w:val="false"/>
      <w:autoSpaceDN w:val="false"/>
      <w:spacing w:after="0" w:line="240" w:lineRule="auto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63514D"/>
    <w:pPr>
      <w:widowControl w:val="false"/>
      <w:autoSpaceDE w:val="false"/>
      <w:autoSpaceDN w:val="false"/>
      <w:spacing w:after="0" w:line="240" w:lineRule="auto"/>
    </w:pPr>
    <w:rPr>
      <w:rFonts w:ascii="Arial MT" w:hAnsi="Arial MT" w:eastAsia="Arial MT" w:cs="Arial MT"/>
      <w:sz w:val="22"/>
    </w:rPr>
  </w:style>
  <w:style w:type="character" w:styleId="Tekstrezerviranogmjesta">
    <w:name w:val="Placeholder Text"/>
    <w:basedOn w:val="Zadanifontodlomka"/>
    <w:uiPriority w:val="99"/>
    <w:semiHidden/>
    <w:rsid w:val="009F2577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8. svibnja 2024.</izvorni_sadrzaj>
    <derivirana_varijabla naziv="DomainObject.StvarniPocetakDatum_1">8. svibnja 2024.</derivirana_varijabla>
  </DomainObject.StvarniPocetakDatum>
  <DomainObject.StvarniZavrsetakDatum>
    <izvorni_sadrzaj>8. svibnja 2024.</izvorni_sadrzaj>
    <derivirana_varijabla naziv="DomainObject.StvarniZavrsetakDatum_1">8. svibnja 2024.</derivirana_varijabla>
  </DomainObject.StvarniZavrsetakDatum>
  <DomainObject.PlaniraniZavrsetakDatum>
    <izvorni_sadrzaj>8. svibnja 2024.</izvorni_sadrzaj>
    <derivirana_varijabla naziv="DomainObject.PlaniraniZavrsetakDatum_1">8. svibnja 2024.</derivirana_varijabla>
  </DomainObject.PlaniraniZavrsetakDatum>
  <DomainObject.PlaniraniPocetakDatum>
    <izvorni_sadrzaj>8. svibnja 2024.</izvorni_sadrzaj>
    <derivirana_varijabla naziv="DomainObject.PlaniraniPocetakDatum_1">8. svibnja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10:55</izvorni_sadrzaj>
    <derivirana_varijabla naziv="DomainObject.StvarniZavrsetakVrijeme_1">10:55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svibnja 2024.</izvorni_sadrzaj>
    <derivirana_varijabla naziv="DomainObject.Zapisnik.DatumKreiranja_1">8. svibnja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St-150/2024-23</izvorni_sadrzaj>
    <derivirana_varijabla naziv="DomainObject.Zapisnik.Oznaka_1">St-150/2024-23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2024.</izvorni_sadrzaj>
    <derivirana_varijabla naziv="DomainObject.Predmet.DatumOsnivanja_1">17.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St-150/2024</izvorni_sadrzaj>
    <derivirana_varijabla naziv="DomainObject.Predmet.OznakaBroj_1">St-150/2024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ZORAD d.o.o.</izvorni_sadrzaj>
    <derivirana_varijabla naziv="DomainObject.Predmet.ProtustrankaFormated_1">  ZORAD d.o.o.</derivirana_varijabla>
  </DomainObject.Predmet.ProtustrankaFormated>
  <DomainObject.Predmet.ProtustrankaFormatedOIB>
    <izvorni_sadrzaj>  ZORAD d.o.o., OIB 33291359526</izvorni_sadrzaj>
    <derivirana_varijabla naziv="DomainObject.Predmet.ProtustrankaFormatedOIB_1">  ZORAD d.o.o., OIB 33291359526</derivirana_varijabla>
  </DomainObject.Predmet.ProtustrankaFormatedOIB>
  <DomainObject.Predmet.ProtustrankaFormatedWithAdress>
    <izvorni_sadrzaj> ZORAD d.o.o., Potok 48, 10000 Zagreb</izvorni_sadrzaj>
    <derivirana_varijabla naziv="DomainObject.Predmet.ProtustrankaFormatedWithAdress_1"> ZORAD d.o.o., Potok 48, 10000 Zagreb</derivirana_varijabla>
  </DomainObject.Predmet.ProtustrankaFormatedWithAdress>
  <DomainObject.Predmet.ProtustrankaFormatedWithAdressOIB>
    <izvorni_sadrzaj> ZORAD d.o.o., OIB 33291359526, Potok 48, 10000 Zagreb</izvorni_sadrzaj>
    <derivirana_varijabla naziv="DomainObject.Predmet.ProtustrankaFormatedWithAdressOIB_1"> ZORAD d.o.o., OIB 33291359526, Potok 48, 10000 Zagreb</derivirana_varijabla>
  </DomainObject.Predmet.ProtustrankaFormatedWithAdressOIB>
  <DomainObject.Predmet.ProtustrankaWithAdress>
    <izvorni_sadrzaj>ZORAD d.o.o. Potok 48, 10000 Zagreb</izvorni_sadrzaj>
    <derivirana_varijabla naziv="DomainObject.Predmet.ProtustrankaWithAdress_1">ZORAD d.o.o. Potok 48, 10000 Zagreb</derivirana_varijabla>
  </DomainObject.Predmet.ProtustrankaWithAdress>
  <DomainObject.Predmet.ProtustrankaWithAdressOIB>
    <izvorni_sadrzaj>ZORAD d.o.o., OIB 33291359526, Potok 48, 10000 Zagreb</izvorni_sadrzaj>
    <derivirana_varijabla naziv="DomainObject.Predmet.ProtustrankaWithAdressOIB_1">ZORAD d.o.o., OIB 33291359526, Potok 48, 10000 Zagreb</derivirana_varijabla>
  </DomainObject.Predmet.ProtustrankaWithAdressOIB>
  <DomainObject.Predmet.ProtustrankaNazivFormated>
    <izvorni_sadrzaj>ZORAD d.o.o.</izvorni_sadrzaj>
    <derivirana_varijabla naziv="DomainObject.Predmet.ProtustrankaNazivFormated_1">ZORAD d.o.o.</derivirana_varijabla>
  </DomainObject.Predmet.ProtustrankaNazivFormated>
  <DomainObject.Predmet.ProtustrankaNazivFormatedOIB>
    <izvorni_sadrzaj>ZORAD d.o.o., OIB 33291359526</izvorni_sadrzaj>
    <derivirana_varijabla naziv="DomainObject.Predmet.ProtustrankaNazivFormatedOIB_1">ZORAD d.o.o., OIB 33291359526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ZORAD d.o.o.; Zoran Jukić</izvorni_sadrzaj>
    <derivirana_varijabla naziv="DomainObject.Predmet.StrankaFormated_1">  ZORAD d.o.o.; Zoran Jukić</derivirana_varijabla>
  </DomainObject.Predmet.StrankaFormated>
  <DomainObject.Predmet.StrankaFormatedOIB>
    <izvorni_sadrzaj>  ZORAD d.o.o., OIB 33291359526; Zoran Jukić, OIB 69442807411</izvorni_sadrzaj>
    <derivirana_varijabla naziv="DomainObject.Predmet.StrankaFormatedOIB_1">  ZORAD d.o.o., OIB 33291359526; Zoran Jukić, OIB 69442807411</derivirana_varijabla>
  </DomainObject.Predmet.StrankaFormatedOIB>
  <DomainObject.Predmet.StrankaFormatedWithAdress>
    <izvorni_sadrzaj> ZORAD d.o.o., Potok 48, 10000 Zagreb; Zoran Jukić, Duvanjska Ulica 29, 10000 Zagreb</izvorni_sadrzaj>
    <derivirana_varijabla naziv="DomainObject.Predmet.StrankaFormatedWithAdress_1"> ZORAD d.o.o., Potok 48, 10000 Zagreb; Zoran Jukić, Duvanjska Ulica 29, 10000 Zagreb</derivirana_varijabla>
  </DomainObject.Predmet.StrankaFormatedWithAdress>
  <DomainObject.Predmet.StrankaFormatedWithAdressOIB>
    <izvorni_sadrzaj> ZORAD d.o.o., OIB 33291359526, Potok 48, 10000 Zagreb; Zoran Jukić, OIB 69442807411, Duvanjska Ulica 29, 10000 Zagreb</izvorni_sadrzaj>
    <derivirana_varijabla naziv="DomainObject.Predmet.StrankaFormatedWithAdressOIB_1"> ZORAD d.o.o., OIB 33291359526, Potok 48, 10000 Zagreb; Zoran Jukić, OIB 69442807411, Duvanjska Ulica 29, 10000 Zagreb</derivirana_varijabla>
  </DomainObject.Predmet.StrankaFormatedWithAdressOIB>
  <DomainObject.Predmet.StrankaWithAdress>
    <izvorni_sadrzaj>ZORAD d.o.o. Potok 48,10000 Zagreb,Zoran Jukić Duvanjska Ulica 29,10000 Zagreb</izvorni_sadrzaj>
    <derivirana_varijabla naziv="DomainObject.Predmet.StrankaWithAdress_1">ZORAD d.o.o. Potok 48,10000 Zagreb,Zoran Jukić Duvanjska Ulica 29,10000 Zagreb</derivirana_varijabla>
  </DomainObject.Predmet.StrankaWithAdress>
  <DomainObject.Predmet.StrankaWithAdressOIB>
    <izvorni_sadrzaj>ZORAD d.o.o., OIB 33291359526, Potok 48,10000 Zagreb,Zoran Jukić, OIB 69442807411, Duvanjska Ulica 29,10000 Zagreb</izvorni_sadrzaj>
    <derivirana_varijabla naziv="DomainObject.Predmet.StrankaWithAdressOIB_1">ZORAD d.o.o., OIB 33291359526, Potok 48,10000 Zagreb,Zoran Jukić, OIB 69442807411, Duvanjska Ulica 29,10000 Zagreb</derivirana_varijabla>
  </DomainObject.Predmet.StrankaWithAdressOIB>
  <DomainObject.Predmet.StrankaNazivFormated>
    <izvorni_sadrzaj>ZORAD d.o.o.,Zoran Jukić</izvorni_sadrzaj>
    <derivirana_varijabla naziv="DomainObject.Predmet.StrankaNazivFormated_1">ZORAD d.o.o.,Zoran Jukić</derivirana_varijabla>
  </DomainObject.Predmet.StrankaNazivFormated>
  <DomainObject.Predmet.StrankaNazivFormatedOIB>
    <izvorni_sadrzaj>ZORAD d.o.o., OIB 33291359526,Zoran Jukić, OIB 69442807411</izvorni_sadrzaj>
    <derivirana_varijabla naziv="DomainObject.Predmet.StrankaNazivFormatedOIB_1">ZORAD d.o.o., OIB 33291359526,Zoran Jukić, OIB 69442807411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ZORAD d.o.o.</item>
      <item>Zoran Jukić</item>
    </izvorni_sadrzaj>
    <derivirana_varijabla naziv="DomainObject.Predmet.StrankaListFormated_1">
      <item>ZORAD d.o.o.</item>
      <item>Zoran Jukić</item>
    </derivirana_varijabla>
  </DomainObject.Predmet.StrankaListFormated>
  <DomainObject.Predmet.StrankaListFormatedOIB>
    <izvorni_sadrzaj>
      <item>ZORAD d.o.o., OIB 33291359526</item>
      <item>Zoran Jukić, OIB 69442807411</item>
    </izvorni_sadrzaj>
    <derivirana_varijabla naziv="DomainObject.Predmet.StrankaListFormatedOIB_1">
      <item>ZORAD d.o.o., OIB 33291359526</item>
      <item>Zoran Jukić, OIB 69442807411</item>
    </derivirana_varijabla>
  </DomainObject.Predmet.StrankaListFormatedOIB>
  <DomainObject.Predmet.StrankaListFormatedWithAdress>
    <izvorni_sadrzaj>
      <item>ZORAD d.o.o., Potok 48, 10000 Zagreb</item>
      <item>Zoran Jukić, Duvanjska Ulica 29, 10000 Zagreb</item>
    </izvorni_sadrzaj>
    <derivirana_varijabla naziv="DomainObject.Predmet.StrankaListFormatedWithAdress_1">
      <item>ZORAD d.o.o., Potok 48, 10000 Zagreb</item>
      <item>Zoran Jukić, Duvanjska Ulica 29, 10000 Zagreb</item>
    </derivirana_varijabla>
  </DomainObject.Predmet.StrankaListFormatedWithAdress>
  <DomainObject.Predmet.StrankaListFormatedWithAdressOIB>
    <izvorni_sadrzaj>
      <item>ZORAD d.o.o., OIB 33291359526, Potok 48, 10000 Zagreb</item>
      <item>Zoran Jukić, OIB 69442807411, Duvanjska Ulica 29, 10000 Zagreb</item>
    </izvorni_sadrzaj>
    <derivirana_varijabla naziv="DomainObject.Predmet.StrankaListFormatedWithAdressOIB_1">
      <item>ZORAD d.o.o., OIB 33291359526, Potok 48, 10000 Zagreb</item>
      <item>Zoran Jukić, OIB 69442807411, Duvanjska Ulica 29, 10000 Zagreb</item>
    </derivirana_varijabla>
  </DomainObject.Predmet.StrankaListFormatedWithAdressOIB>
  <DomainObject.Predmet.StrankaListNazivFormated>
    <izvorni_sadrzaj>
      <item>ZORAD d.o.o.</item>
      <item>Zoran Jukić</item>
    </izvorni_sadrzaj>
    <derivirana_varijabla naziv="DomainObject.Predmet.StrankaListNazivFormated_1">
      <item>ZORAD d.o.o.</item>
      <item>Zoran Jukić</item>
    </derivirana_varijabla>
  </DomainObject.Predmet.StrankaListNazivFormated>
  <DomainObject.Predmet.StrankaListNazivFormatedOIB>
    <izvorni_sadrzaj>
      <item>ZORAD d.o.o., OIB 33291359526</item>
      <item>Zoran Jukić, OIB 69442807411</item>
    </izvorni_sadrzaj>
    <derivirana_varijabla naziv="DomainObject.Predmet.StrankaListNazivFormatedOIB_1">
      <item>ZORAD d.o.o., OIB 33291359526</item>
      <item>Zoran Jukić, OIB 69442807411</item>
    </derivirana_varijabla>
  </DomainObject.Predmet.StrankaListNazivFormatedOIB>
  <DomainObject.Predmet.ProtuStrankaListFormated>
    <izvorni_sadrzaj>
      <item>ZORAD d.o.o.</item>
    </izvorni_sadrzaj>
    <derivirana_varijabla naziv="DomainObject.Predmet.ProtuStrankaListFormated_1">
      <item>ZORAD d.o.o.</item>
    </derivirana_varijabla>
  </DomainObject.Predmet.ProtuStrankaListFormated>
  <DomainObject.Predmet.ProtuStrankaListFormatedOIB>
    <izvorni_sadrzaj>
      <item>ZORAD d.o.o., OIB 33291359526</item>
    </izvorni_sadrzaj>
    <derivirana_varijabla naziv="DomainObject.Predmet.ProtuStrankaListFormatedOIB_1">
      <item>ZORAD d.o.o., OIB 33291359526</item>
    </derivirana_varijabla>
  </DomainObject.Predmet.ProtuStrankaListFormatedOIB>
  <DomainObject.Predmet.ProtuStrankaListFormatedWithAdress>
    <izvorni_sadrzaj>
      <item>ZORAD d.o.o., Potok 48, 10000 Zagreb</item>
    </izvorni_sadrzaj>
    <derivirana_varijabla naziv="DomainObject.Predmet.ProtuStrankaListFormatedWithAdress_1">
      <item>ZORAD d.o.o., Potok 48, 10000 Zagreb</item>
    </derivirana_varijabla>
  </DomainObject.Predmet.ProtuStrankaListFormatedWithAdress>
  <DomainObject.Predmet.ProtuStrankaListFormatedWithAdressOIB>
    <izvorni_sadrzaj>
      <item>ZORAD d.o.o., OIB 33291359526, Potok 48, 10000 Zagreb</item>
    </izvorni_sadrzaj>
    <derivirana_varijabla naziv="DomainObject.Predmet.ProtuStrankaListFormatedWithAdressOIB_1">
      <item>ZORAD d.o.o., OIB 33291359526, Potok 48, 10000 Zagreb</item>
    </derivirana_varijabla>
  </DomainObject.Predmet.ProtuStrankaListFormatedWithAdressOIB>
  <DomainObject.Predmet.ProtuStrankaListNazivFormated>
    <izvorni_sadrzaj>
      <item>ZORAD d.o.o.</item>
    </izvorni_sadrzaj>
    <derivirana_varijabla naziv="DomainObject.Predmet.ProtuStrankaListNazivFormated_1">
      <item>ZORAD d.o.o.</item>
    </derivirana_varijabla>
  </DomainObject.Predmet.ProtuStrankaListNazivFormated>
  <DomainObject.Predmet.ProtuStrankaListNazivFormatedOIB>
    <izvorni_sadrzaj>
      <item>ZORAD d.o.o., OIB 33291359526</item>
    </izvorni_sadrzaj>
    <derivirana_varijabla naziv="DomainObject.Predmet.ProtuStrankaListNazivFormatedOIB_1">
      <item>ZORAD d.o.o., OIB 33291359526</item>
    </derivirana_varijabla>
  </DomainObject.Predmet.ProtuStrankaListNazivFormatedOIB>
  <DomainObject.Predmet.OstaliListFormated>
    <izvorni_sadrzaj>
      <item>Juraj Blažičko</item>
      <item>Policijska uprava Zagrebačka</item>
    </izvorni_sadrzaj>
    <derivirana_varijabla naziv="DomainObject.Predmet.OstaliListFormated_1">
      <item>Juraj Blažičko</item>
      <item>Policijska uprava Zagrebačka</item>
    </derivirana_varijabla>
  </DomainObject.Predmet.OstaliListFormated>
  <DomainObject.Predmet.OstaliListFormatedOIB>
    <izvorni_sadrzaj>
      <item>Juraj Blažičko, OIB 50076496723</item>
      <item>Policijska uprava Zagrebačka</item>
    </izvorni_sadrzaj>
    <derivirana_varijabla naziv="DomainObject.Predmet.OstaliListFormatedOIB_1">
      <item>Juraj Blažičko, OIB 50076496723</item>
      <item>Policijska uprava Zagrebačka</item>
    </derivirana_varijabla>
  </DomainObject.Predmet.OstaliListFormatedOIB>
  <DomainObject.Predmet.OstaliListFormatedWithAdress>
    <izvorni_sadrzaj>
      <item>Juraj Blažičko</item>
      <item>Policijska uprava Zagrebačka, Matice hrvatske 4, 10000 Zagreb</item>
    </izvorni_sadrzaj>
    <derivirana_varijabla naziv="DomainObject.Predmet.OstaliListFormatedWithAdress_1">
      <item>Juraj Blažičko</item>
      <item>Policijska uprava Zagrebačka, Matice hrvatske 4, 10000 Zagreb</item>
    </derivirana_varijabla>
  </DomainObject.Predmet.OstaliListFormatedWithAdress>
  <DomainObject.Predmet.OstaliListFormatedWithAdressOIB>
    <izvorni_sadrzaj>
      <item>Juraj Blažičko, OIB 50076496723</item>
      <item>Policijska uprava Zagrebačka, Matice hrvatske 4, 10000 Zagreb</item>
    </izvorni_sadrzaj>
    <derivirana_varijabla naziv="DomainObject.Predmet.OstaliListFormatedWithAdressOIB_1">
      <item>Juraj Blažičko, OIB 50076496723</item>
      <item>Policijska uprava Zagrebačka, Matice hrvatske 4, 10000 Zagreb</item>
    </derivirana_varijabla>
  </DomainObject.Predmet.OstaliListFormatedWithAdressOIB>
  <DomainObject.Predmet.OstaliListNazivFormated>
    <izvorni_sadrzaj>
      <item>Juraj Blažičko</item>
      <item>Policijska uprava Zagrebačka</item>
    </izvorni_sadrzaj>
    <derivirana_varijabla naziv="DomainObject.Predmet.OstaliListNazivFormated_1">
      <item>Juraj Blažičko</item>
      <item>Policijska uprava Zagrebačka</item>
    </derivirana_varijabla>
  </DomainObject.Predmet.OstaliListNazivFormated>
  <DomainObject.Predmet.OstaliListNazivFormatedOIB>
    <izvorni_sadrzaj>
      <item>Juraj Blažičko, OIB 50076496723</item>
      <item>Policijska uprava Zagrebačka</item>
    </izvorni_sadrzaj>
    <derivirana_varijabla naziv="DomainObject.Predmet.OstaliListNazivFormatedOIB_1">
      <item>Juraj Blažičko, OIB 50076496723</item>
      <item>Policijska uprava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svibnja 2024.</izvorni_sadrzaj>
    <derivirana_varijabla naziv="DomainObject.Datum_1">8. svibnja 2024.</derivirana_varijabla>
  </DomainObject.Datum>
  <DomainObject.PoslovniBrojDokumenta>
    <izvorni_sadrzaj>St-150/2024-23</izvorni_sadrzaj>
    <derivirana_varijabla naziv="DomainObject.PoslovniBrojDokumenta_1">St-150/2024-23</derivirana_varijabla>
  </DomainObject.PoslovniBrojDokumenta>
  <DomainObject.Predmet.StrankaIDrugi>
    <izvorni_sadrzaj>ZORAD d.o.o. i dr.</izvorni_sadrzaj>
    <derivirana_varijabla naziv="DomainObject.Predmet.StrankaIDrugi_1">ZORAD d.o.o. i dr.</derivirana_varijabla>
  </DomainObject.Predmet.StrankaIDrugi>
  <DomainObject.Predmet.ProtustrankaIDrugi>
    <izvorni_sadrzaj>ZORAD d.o.o.</izvorni_sadrzaj>
    <derivirana_varijabla naziv="DomainObject.Predmet.ProtustrankaIDrugi_1">ZORAD d.o.o.</derivirana_varijabla>
  </DomainObject.Predmet.ProtustrankaIDrugi>
  <DomainObject.Predmet.StrankaIDrugiAdressOIB>
    <izvorni_sadrzaj>ZORAD d.o.o., OIB 33291359526, Potok 48, 10000 Zagreb i dr.</izvorni_sadrzaj>
    <derivirana_varijabla naziv="DomainObject.Predmet.StrankaIDrugiAdressOIB_1">ZORAD d.o.o., OIB 33291359526, Potok 48, 10000 Zagreb i dr.</derivirana_varijabla>
  </DomainObject.Predmet.StrankaIDrugiAdressOIB>
  <DomainObject.Predmet.ProtustrankaIDrugiAdressOIB>
    <izvorni_sadrzaj>ZORAD d.o.o., OIB 33291359526, Potok 48, 10000 Zagreb</izvorni_sadrzaj>
    <derivirana_varijabla naziv="DomainObject.Predmet.ProtustrankaIDrugiAdressOIB_1">ZORAD d.o.o., OIB 33291359526, Potok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ZORAD d.o.o.</item>
      <item>ZORAD d.o.o.</item>
      <item>Zoran Jukić</item>
      <item>Juraj Blažičko</item>
      <item>Policijska uprava Zagrebačka</item>
    </izvorni_sadrzaj>
    <derivirana_varijabla naziv="DomainObject.Predmet.SudioniciListNaziv_1">
      <item>ZORAD d.o.o.</item>
      <item>ZORAD d.o.o.</item>
      <item>Zoran Jukić</item>
      <item>Juraj Blažičko</item>
      <item>Policijska uprava Zagrebačka</item>
    </derivirana_varijabla>
  </DomainObject.Predmet.SudioniciListNaziv>
  <DomainObject.Predmet.SudioniciListAdressOIB>
    <izvorni_sadrzaj>
      <item>ZORAD d.o.o., OIB 33291359526, Potok 48,10000 Zagreb</item>
      <item>ZORAD d.o.o., OIB 33291359526, Potok 48,10000 Zagreb</item>
      <item>Zoran Jukić, OIB 69442807411, Duvanjska Ulica 29,10000 Zagreb</item>
      <item>Juraj Blažičko, OIB 50076496723</item>
      <item>Policijska uprava Zagrebačka, Matice hrvatske 4,10000 Zagreb</item>
    </izvorni_sadrzaj>
    <derivirana_varijabla naziv="DomainObject.Predmet.SudioniciListAdressOIB_1">
      <item>ZORAD d.o.o., OIB 33291359526, Potok 48,10000 Zagreb</item>
      <item>ZORAD d.o.o., OIB 33291359526, Potok 48,10000 Zagreb</item>
      <item>Zoran Jukić, OIB 69442807411, Duvanjska Ulica 29,10000 Zagreb</item>
      <item>Juraj Blažičko, OIB 50076496723</item>
      <item>Policijska uprava Zagrebačka,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33291359526</item>
      <item>, OIB 33291359526</item>
      <item>, OIB 69442807411</item>
      <item>, OIB 50076496723</item>
      <item>, OIB null</item>
    </izvorni_sadrzaj>
    <derivirana_varijabla naziv="DomainObject.Predmet.SudioniciListNazivOIB_1">
      <item>, OIB 33291359526</item>
      <item>, OIB 33291359526</item>
      <item>, OIB 69442807411</item>
      <item>, OIB 50076496723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siječnja 2024.</izvorni_sadrzaj>
    <derivirana_varijabla naziv="DomainObject.Predmet.DatumPocetkaProcesa_1">17. siječnja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B886E-4406-412B-8E2F-9F220F95409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1816</properties:Words>
  <properties:Characters>10495</properties:Characters>
  <properties:Lines>1011</properties:Lines>
  <properties:Paragraphs>408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12116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2024-05-07T12:59:00Z</dcterms:created>
  <dc:creator>Vinka Mihalinčić</dc:creator>
  <dc:description/>
  <cp:keywords/>
  <cp:lastModifiedBy>Vinka Mihalinčić</cp:lastModifiedBy>
  <dcterms:modified xmlns:xsi="http://www.w3.org/2001/XMLSchema-instance" xsi:type="dcterms:W3CDTF">2024-05-08T08:57:00Z</dcterms:modified>
  <cp:revision>50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St-150/2024-23 / Zapisnik - Ispitno ročište (St-150-24-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10</vt:i4>
  </prop:property>
</prop:Properties>
</file>